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3C41" w:rsidR="006A5E5B" w:rsidRDefault="00917194" w14:paraId="db550b8" w14:textId="db550b8">
      <w:pPr>
        <w15:collapsed w:val="false"/>
        <w:rPr>
          <w:rFonts w:ascii="Arial" w:hAnsi="Arial" w:cs="Arial"/>
        </w:rPr>
      </w:pPr>
      <w:bookmarkStart w:name="_GoBack" w:id="0"/>
      <w:bookmarkEnd w:id="0"/>
      <w:r w:rsidRPr="00263C41">
        <w:rPr>
          <w:rFonts w:ascii="Arial" w:hAnsi="Arial" w:cs="Arial"/>
        </w:rPr>
        <w:t>REPUBLIKA HRVATSKA</w:t>
      </w:r>
    </w:p>
    <w:p w:rsidRPr="00664602" w:rsidR="006921B7" w:rsidRDefault="00917194">
      <w:pPr>
        <w:rPr>
          <w:rFonts w:ascii="Arial" w:hAnsi="Arial" w:cs="Arial"/>
        </w:rPr>
      </w:pPr>
      <w:r w:rsidRPr="00664602">
        <w:rPr>
          <w:rFonts w:ascii="Arial" w:hAnsi="Arial" w:cs="Arial"/>
        </w:rPr>
        <w:t>TRG</w:t>
      </w:r>
      <w:r w:rsidRPr="00664602" w:rsidR="00471A6A">
        <w:rPr>
          <w:rFonts w:ascii="Arial" w:hAnsi="Arial" w:cs="Arial"/>
        </w:rPr>
        <w:t>O</w:t>
      </w:r>
      <w:r w:rsidRPr="00664602">
        <w:rPr>
          <w:rFonts w:ascii="Arial" w:hAnsi="Arial" w:cs="Arial"/>
        </w:rPr>
        <w:t xml:space="preserve">VAČKI SUD U </w:t>
      </w:r>
      <w:r w:rsidRPr="00664602" w:rsidR="00161DA9">
        <w:rPr>
          <w:rFonts w:ascii="Arial" w:hAnsi="Arial" w:cs="Arial"/>
        </w:rPr>
        <w:t>PAZINU</w:t>
      </w:r>
    </w:p>
    <w:p w:rsidRPr="00664602" w:rsidR="00917194" w:rsidP="00971186" w:rsidRDefault="006921B7">
      <w:pPr>
        <w:jc w:val="right"/>
        <w:rPr>
          <w:rFonts w:ascii="Arial" w:hAnsi="Arial" w:cs="Arial"/>
        </w:rPr>
      </w:pPr>
      <w:r w:rsidRPr="00664602">
        <w:rPr>
          <w:rFonts w:ascii="Arial" w:hAnsi="Arial" w:cs="Arial"/>
        </w:rPr>
        <w:tab/>
      </w:r>
      <w:r w:rsidRPr="00664602">
        <w:rPr>
          <w:rFonts w:ascii="Arial" w:hAnsi="Arial" w:cs="Arial"/>
        </w:rPr>
        <w:tab/>
        <w:t xml:space="preserve">                                   St-</w:t>
      </w:r>
      <w:r w:rsidRPr="00664602" w:rsidR="00DD69EF">
        <w:rPr>
          <w:rFonts w:ascii="Arial" w:hAnsi="Arial" w:cs="Arial"/>
        </w:rPr>
        <w:t>25</w:t>
      </w:r>
      <w:r w:rsidRPr="00664602" w:rsidR="00661B2F">
        <w:rPr>
          <w:rFonts w:ascii="Arial" w:hAnsi="Arial" w:cs="Arial"/>
        </w:rPr>
        <w:t>/</w:t>
      </w:r>
      <w:r w:rsidRPr="00664602" w:rsidR="00A31FD5">
        <w:rPr>
          <w:rFonts w:ascii="Arial" w:hAnsi="Arial" w:cs="Arial"/>
        </w:rPr>
        <w:t>202</w:t>
      </w:r>
      <w:r w:rsidRPr="00664602" w:rsidR="00DD69EF">
        <w:rPr>
          <w:rFonts w:ascii="Arial" w:hAnsi="Arial" w:cs="Arial"/>
        </w:rPr>
        <w:t>5</w:t>
      </w:r>
      <w:r w:rsidRPr="00664602" w:rsidR="00661B2F">
        <w:rPr>
          <w:rFonts w:ascii="Arial" w:hAnsi="Arial" w:cs="Arial"/>
        </w:rPr>
        <w:t>-</w:t>
      </w:r>
      <w:r w:rsidRPr="00664602" w:rsidR="00B865D8">
        <w:rPr>
          <w:rFonts w:ascii="Arial" w:hAnsi="Arial" w:cs="Arial"/>
        </w:rPr>
        <w:t>54</w:t>
      </w:r>
    </w:p>
    <w:p w:rsidRPr="00664602" w:rsidR="00A31FD5" w:rsidP="00971186" w:rsidRDefault="00A31FD5">
      <w:pPr>
        <w:jc w:val="right"/>
        <w:rPr>
          <w:rFonts w:ascii="Arial" w:hAnsi="Arial" w:cs="Arial"/>
        </w:rPr>
      </w:pPr>
    </w:p>
    <w:p w:rsidRPr="00664602" w:rsidR="00917194" w:rsidP="00917194" w:rsidRDefault="00917194">
      <w:pPr>
        <w:jc w:val="center"/>
        <w:rPr>
          <w:rFonts w:ascii="Arial" w:hAnsi="Arial" w:cs="Arial"/>
        </w:rPr>
      </w:pPr>
      <w:r w:rsidRPr="00664602">
        <w:rPr>
          <w:rFonts w:ascii="Arial" w:hAnsi="Arial" w:cs="Arial"/>
        </w:rPr>
        <w:t>ZAPISNIK</w:t>
      </w:r>
    </w:p>
    <w:p w:rsidRPr="00664602" w:rsidR="00917194" w:rsidP="00917194" w:rsidRDefault="00917194">
      <w:pPr>
        <w:jc w:val="center"/>
        <w:rPr>
          <w:rFonts w:ascii="Arial" w:hAnsi="Arial" w:cs="Arial"/>
        </w:rPr>
      </w:pPr>
      <w:r w:rsidRPr="00664602">
        <w:rPr>
          <w:rFonts w:ascii="Arial" w:hAnsi="Arial" w:cs="Arial"/>
        </w:rPr>
        <w:t>(ispitno ročište)</w:t>
      </w:r>
    </w:p>
    <w:p w:rsidRPr="00664602" w:rsidR="00917194" w:rsidP="00917194" w:rsidRDefault="00917194">
      <w:pPr>
        <w:jc w:val="center"/>
        <w:rPr>
          <w:rFonts w:ascii="Arial" w:hAnsi="Arial" w:cs="Arial"/>
        </w:rPr>
      </w:pPr>
    </w:p>
    <w:p w:rsidRPr="00664602" w:rsidR="00917194" w:rsidP="00917194" w:rsidRDefault="00250C34">
      <w:pPr>
        <w:jc w:val="center"/>
        <w:rPr>
          <w:rFonts w:ascii="Arial" w:hAnsi="Arial" w:cs="Arial"/>
        </w:rPr>
      </w:pPr>
      <w:r w:rsidRPr="00664602">
        <w:rPr>
          <w:rFonts w:ascii="Arial" w:hAnsi="Arial" w:cs="Arial"/>
        </w:rPr>
        <w:t>Održano</w:t>
      </w:r>
      <w:r w:rsidRPr="00664602" w:rsidR="00917194">
        <w:rPr>
          <w:rFonts w:ascii="Arial" w:hAnsi="Arial" w:cs="Arial"/>
        </w:rPr>
        <w:t xml:space="preserve"> dana </w:t>
      </w:r>
      <w:r w:rsidRPr="00664602" w:rsidR="00DD69EF">
        <w:rPr>
          <w:rFonts w:ascii="Arial" w:hAnsi="Arial" w:cs="Arial"/>
        </w:rPr>
        <w:t>7. listopada 2025</w:t>
      </w:r>
      <w:r w:rsidRPr="00664602" w:rsidR="006921B7">
        <w:rPr>
          <w:rFonts w:ascii="Arial" w:hAnsi="Arial" w:cs="Arial"/>
        </w:rPr>
        <w:t xml:space="preserve">. </w:t>
      </w:r>
      <w:r w:rsidRPr="00664602" w:rsidR="00917194">
        <w:rPr>
          <w:rFonts w:ascii="Arial" w:hAnsi="Arial" w:cs="Arial"/>
        </w:rPr>
        <w:t xml:space="preserve">na Trgovačkom sudu u </w:t>
      </w:r>
      <w:r w:rsidRPr="00664602" w:rsidR="006921B7">
        <w:rPr>
          <w:rFonts w:ascii="Arial" w:hAnsi="Arial" w:cs="Arial"/>
        </w:rPr>
        <w:t xml:space="preserve">Pazinu, </w:t>
      </w:r>
    </w:p>
    <w:p w:rsidRPr="00664602" w:rsidR="00917194" w:rsidP="00917194" w:rsidRDefault="00917194">
      <w:pPr>
        <w:jc w:val="center"/>
        <w:rPr>
          <w:rFonts w:ascii="Arial" w:hAnsi="Arial" w:cs="Arial"/>
        </w:rPr>
      </w:pPr>
      <w:r w:rsidRPr="00664602">
        <w:rPr>
          <w:rFonts w:ascii="Arial" w:hAnsi="Arial" w:cs="Arial"/>
        </w:rPr>
        <w:t xml:space="preserve">u stečajnom postupku nad stečajnim dužnikom </w:t>
      </w:r>
    </w:p>
    <w:p w:rsidRPr="00664602" w:rsidR="00917194" w:rsidP="00917194" w:rsidRDefault="00DD69EF">
      <w:pPr>
        <w:jc w:val="center"/>
        <w:rPr>
          <w:rFonts w:ascii="Arial" w:hAnsi="Arial" w:cs="Arial"/>
        </w:rPr>
      </w:pPr>
      <w:r w:rsidRPr="00664602">
        <w:rPr>
          <w:rFonts w:ascii="Arial" w:hAnsi="Arial" w:cs="Arial"/>
        </w:rPr>
        <w:t>LJEČILIŠTE ISTARSKE TOPLICE, u stečaju, Livade, Sv. Stjepan 60, OIB: 91410030487, MBS: 040033252</w:t>
      </w:r>
    </w:p>
    <w:p w:rsidRPr="00664602" w:rsidR="00DD69EF" w:rsidP="00917194" w:rsidRDefault="00DD69EF">
      <w:pPr>
        <w:jc w:val="center"/>
        <w:rPr>
          <w:rFonts w:ascii="Arial" w:hAnsi="Arial" w:cs="Arial"/>
        </w:rPr>
      </w:pPr>
    </w:p>
    <w:p w:rsidRPr="00664602" w:rsidR="00917194" w:rsidP="00917194" w:rsidRDefault="00917194">
      <w:pPr>
        <w:jc w:val="both"/>
        <w:rPr>
          <w:rFonts w:ascii="Arial" w:hAnsi="Arial" w:cs="Arial"/>
        </w:rPr>
      </w:pPr>
      <w:r w:rsidRPr="00664602">
        <w:rPr>
          <w:rFonts w:ascii="Arial" w:hAnsi="Arial" w:cs="Arial"/>
        </w:rPr>
        <w:t>OD SUDA NAZOČNI:</w:t>
      </w:r>
    </w:p>
    <w:p w:rsidRPr="00664602" w:rsidR="00917194" w:rsidP="00917194" w:rsidRDefault="00661B2F">
      <w:pPr>
        <w:jc w:val="both"/>
        <w:rPr>
          <w:rFonts w:ascii="Arial" w:hAnsi="Arial" w:cs="Arial"/>
        </w:rPr>
      </w:pPr>
      <w:r w:rsidRPr="00664602">
        <w:rPr>
          <w:rFonts w:ascii="Arial" w:hAnsi="Arial" w:cs="Arial"/>
        </w:rPr>
        <w:t>Ivan Dujić</w:t>
      </w:r>
      <w:r w:rsidRPr="00664602" w:rsidR="00917194">
        <w:rPr>
          <w:rFonts w:ascii="Arial" w:hAnsi="Arial" w:cs="Arial"/>
        </w:rPr>
        <w:t>, stečajni sudac</w:t>
      </w:r>
    </w:p>
    <w:p w:rsidRPr="00664602" w:rsidR="00917194" w:rsidP="00917194" w:rsidRDefault="00654270">
      <w:pPr>
        <w:jc w:val="both"/>
        <w:rPr>
          <w:rFonts w:ascii="Arial" w:hAnsi="Arial" w:cs="Arial"/>
        </w:rPr>
      </w:pPr>
      <w:r w:rsidRPr="00664602">
        <w:rPr>
          <w:rFonts w:ascii="Arial" w:hAnsi="Arial" w:cs="Arial"/>
        </w:rPr>
        <w:t>Ana Pomazan</w:t>
      </w:r>
      <w:r w:rsidRPr="00664602" w:rsidR="00917194">
        <w:rPr>
          <w:rFonts w:ascii="Arial" w:hAnsi="Arial" w:cs="Arial"/>
        </w:rPr>
        <w:t>, zapisničar</w:t>
      </w:r>
      <w:r w:rsidRPr="00664602">
        <w:rPr>
          <w:rFonts w:ascii="Arial" w:hAnsi="Arial" w:cs="Arial"/>
        </w:rPr>
        <w:t>ka</w:t>
      </w:r>
    </w:p>
    <w:p w:rsidRPr="00664602" w:rsidR="006921B7" w:rsidP="00917194" w:rsidRDefault="006921B7">
      <w:pPr>
        <w:jc w:val="both"/>
        <w:rPr>
          <w:rFonts w:ascii="Arial" w:hAnsi="Arial" w:cs="Arial"/>
        </w:rPr>
      </w:pPr>
    </w:p>
    <w:p w:rsidRPr="00263C41" w:rsidR="00917194" w:rsidP="00917194" w:rsidRDefault="00DD69EF">
      <w:pPr>
        <w:jc w:val="both"/>
        <w:rPr>
          <w:rFonts w:ascii="Arial" w:hAnsi="Arial" w:cs="Arial"/>
        </w:rPr>
      </w:pPr>
      <w:r w:rsidRPr="00664602">
        <w:rPr>
          <w:rFonts w:ascii="Arial" w:hAnsi="Arial" w:cs="Arial"/>
        </w:rPr>
        <w:t>Berislav Maksimović</w:t>
      </w:r>
      <w:r w:rsidRPr="00664602" w:rsidR="00917194">
        <w:rPr>
          <w:rFonts w:ascii="Arial" w:hAnsi="Arial" w:cs="Arial"/>
        </w:rPr>
        <w:t xml:space="preserve">, stečajni </w:t>
      </w:r>
      <w:r w:rsidRPr="00263C41" w:rsidR="00917194">
        <w:rPr>
          <w:rFonts w:ascii="Arial" w:hAnsi="Arial" w:cs="Arial"/>
        </w:rPr>
        <w:t>upravitelj</w:t>
      </w:r>
    </w:p>
    <w:p w:rsidRPr="00202C2B" w:rsidR="00917194" w:rsidP="00917194" w:rsidRDefault="00917194">
      <w:pPr>
        <w:jc w:val="both"/>
        <w:rPr>
          <w:rFonts w:ascii="Arial" w:hAnsi="Arial" w:cs="Arial"/>
        </w:rPr>
      </w:pPr>
    </w:p>
    <w:p w:rsidRPr="00202C2B" w:rsidR="00917194" w:rsidP="00917194" w:rsidRDefault="001226A0">
      <w:pPr>
        <w:jc w:val="center"/>
        <w:rPr>
          <w:rFonts w:ascii="Arial" w:hAnsi="Arial" w:cs="Arial"/>
        </w:rPr>
      </w:pPr>
      <w:r w:rsidRPr="00202C2B">
        <w:rPr>
          <w:rFonts w:ascii="Arial" w:hAnsi="Arial" w:cs="Arial"/>
        </w:rPr>
        <w:t xml:space="preserve">Početak u </w:t>
      </w:r>
      <w:r w:rsidRPr="00202C2B" w:rsidR="00C36545">
        <w:rPr>
          <w:rFonts w:ascii="Arial" w:hAnsi="Arial" w:cs="Arial"/>
        </w:rPr>
        <w:t>12</w:t>
      </w:r>
      <w:r w:rsidRPr="00202C2B" w:rsidR="00D070CC">
        <w:rPr>
          <w:rFonts w:ascii="Arial" w:hAnsi="Arial" w:cs="Arial"/>
        </w:rPr>
        <w:t>:</w:t>
      </w:r>
      <w:r w:rsidRPr="00202C2B" w:rsidR="00DD69EF">
        <w:rPr>
          <w:rFonts w:ascii="Arial" w:hAnsi="Arial" w:cs="Arial"/>
        </w:rPr>
        <w:t>30</w:t>
      </w:r>
      <w:r w:rsidRPr="00202C2B" w:rsidR="006921B7">
        <w:rPr>
          <w:rFonts w:ascii="Arial" w:hAnsi="Arial" w:cs="Arial"/>
        </w:rPr>
        <w:t xml:space="preserve"> sati</w:t>
      </w:r>
    </w:p>
    <w:p w:rsidRPr="00263C41" w:rsidR="00917194" w:rsidP="00917194" w:rsidRDefault="00917194">
      <w:pPr>
        <w:jc w:val="center"/>
        <w:rPr>
          <w:rFonts w:ascii="Arial" w:hAnsi="Arial" w:cs="Arial"/>
        </w:rPr>
      </w:pPr>
    </w:p>
    <w:p w:rsidRPr="00263C41" w:rsidR="00917194" w:rsidP="00917194" w:rsidRDefault="00917194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ab/>
        <w:t>Utvrđuje se da su na današnje ročište pristupili slijedeći vjerovnici:</w:t>
      </w:r>
    </w:p>
    <w:p w:rsidRPr="00263C41" w:rsidR="00D070CC" w:rsidP="00917194" w:rsidRDefault="00D070CC">
      <w:pPr>
        <w:jc w:val="both"/>
        <w:rPr>
          <w:rFonts w:ascii="Arial" w:hAnsi="Arial" w:cs="Arial"/>
        </w:rPr>
      </w:pPr>
    </w:p>
    <w:p w:rsidR="00B322BB" w:rsidP="00103E05" w:rsidRDefault="00103E05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Za Republiku Hrvatsku, </w:t>
      </w:r>
      <w:r w:rsidR="00D63F81">
        <w:rPr>
          <w:rFonts w:ascii="Arial" w:hAnsi="Arial" w:cs="Arial"/>
        </w:rPr>
        <w:t>viša državnoodvjetnička savjetnica Ana Morić, u spis predaje punomoć,</w:t>
      </w:r>
    </w:p>
    <w:p w:rsidR="00D63F81" w:rsidP="00103E05" w:rsidRDefault="00D63F81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vjerovnik Snježana Kos za sebe osobno i kao zz vjerovnika PRVA d.o.o., </w:t>
      </w:r>
    </w:p>
    <w:p w:rsidRPr="00D63F81" w:rsidR="00D63F81" w:rsidP="00103E05" w:rsidRDefault="00D63F81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Miroslav </w:t>
      </w:r>
      <w:r w:rsidRPr="00D63F81">
        <w:rPr>
          <w:rFonts w:ascii="Arial" w:hAnsi="Arial" w:cs="Arial"/>
        </w:rPr>
        <w:t>Vitaljić, zz vjerovnika VITALJIĆ CONSULTING d.o.o.,</w:t>
      </w:r>
    </w:p>
    <w:p w:rsidRPr="008C580E" w:rsidR="00D63F81" w:rsidP="00103E05" w:rsidRDefault="00D63F81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D63F81">
        <w:rPr>
          <w:rFonts w:ascii="Arial" w:hAnsi="Arial" w:cs="Arial"/>
        </w:rPr>
        <w:t>odvjetnik Andrija Bošković, pun. vjerovnika Stip</w:t>
      </w:r>
      <w:r>
        <w:rPr>
          <w:rFonts w:ascii="Arial" w:hAnsi="Arial" w:cs="Arial"/>
        </w:rPr>
        <w:t>e Baraća</w:t>
      </w:r>
      <w:r w:rsidRPr="00D63F81">
        <w:rPr>
          <w:rFonts w:ascii="Arial" w:hAnsi="Arial" w:cs="Arial"/>
        </w:rPr>
        <w:t xml:space="preserve">, </w:t>
      </w:r>
      <w:r w:rsidR="008C580E">
        <w:rPr>
          <w:rFonts w:ascii="Arial" w:hAnsi="Arial" w:cs="Arial"/>
        </w:rPr>
        <w:t xml:space="preserve">punomoć </w:t>
      </w:r>
      <w:r w:rsidRPr="008C580E" w:rsidR="008C580E">
        <w:rPr>
          <w:rFonts w:ascii="Arial" w:hAnsi="Arial" w:cs="Arial"/>
        </w:rPr>
        <w:t>dostavljena uz prijavu tražbina,</w:t>
      </w:r>
    </w:p>
    <w:p w:rsidRPr="008C580E" w:rsidR="008C580E" w:rsidP="00103E05" w:rsidRDefault="008C580E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8C580E">
        <w:rPr>
          <w:rFonts w:ascii="Arial" w:hAnsi="Arial" w:cs="Arial"/>
        </w:rPr>
        <w:t>za vjerovnika MIAMEDICA – ISTRA d.o.o. u stečaju, stečajna upraviteljica Josipa Jurčić,</w:t>
      </w:r>
    </w:p>
    <w:p w:rsidRPr="00D63F81" w:rsidR="00D63F81" w:rsidP="00103E05" w:rsidRDefault="008C580E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Turističku zajednicu Općine Oprtalj i vjerovnika Općinu Oprtalj, zam. pun. odvjetnica Lidija Jukić, u zamjenu za pun. Aleksandra Puha, u spis predaje zamjeničku punomoć</w:t>
      </w:r>
    </w:p>
    <w:p w:rsidRPr="00263C41" w:rsidR="006174C7" w:rsidP="00917194" w:rsidRDefault="006174C7">
      <w:pPr>
        <w:jc w:val="both"/>
        <w:rPr>
          <w:rFonts w:ascii="Arial" w:hAnsi="Arial" w:cs="Arial"/>
        </w:rPr>
      </w:pPr>
    </w:p>
    <w:p w:rsidR="00664602" w:rsidP="00250C34" w:rsidRDefault="0066460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stečajni upravitelj neposredno prije održavanja ročišta u spis predmeta dostavio podnesak kojim dostavlja financijsko – knjigovodstvenu i drugu dokumentaciju, koji je 7. listopada 2025. objavljen na e-Oglasnoj ploči suda. </w:t>
      </w:r>
    </w:p>
    <w:p w:rsidR="00664602" w:rsidP="00250C34" w:rsidRDefault="00664602">
      <w:pPr>
        <w:ind w:firstLine="720"/>
        <w:jc w:val="both"/>
        <w:rPr>
          <w:rFonts w:ascii="Arial" w:hAnsi="Arial" w:cs="Arial"/>
        </w:rPr>
      </w:pPr>
    </w:p>
    <w:p w:rsidR="00202C2B" w:rsidP="00250C34" w:rsidRDefault="00202C2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stečajni </w:t>
      </w:r>
      <w:r w:rsidR="0072450A">
        <w:rPr>
          <w:rFonts w:ascii="Arial" w:hAnsi="Arial" w:cs="Arial"/>
        </w:rPr>
        <w:t xml:space="preserve">upravitelj </w:t>
      </w:r>
      <w:r>
        <w:rPr>
          <w:rFonts w:ascii="Arial" w:hAnsi="Arial" w:cs="Arial"/>
        </w:rPr>
        <w:t xml:space="preserve">7. listopada 2025. putem e-komunikacije dostavio ispravak tablica I. višeg isplatnog reda, koji je 7. listopada 2025. objavljen na e-Oglasnoj ploči suda. </w:t>
      </w:r>
    </w:p>
    <w:p w:rsidR="00202C2B" w:rsidP="00250C34" w:rsidRDefault="00202C2B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263C41" w:rsidR="00B47F66">
        <w:rPr>
          <w:rFonts w:ascii="Arial" w:hAnsi="Arial" w:cs="Arial"/>
        </w:rPr>
        <w:t>čl. 265. st. 4. Stečajnog zakona</w:t>
      </w:r>
      <w:r w:rsidRPr="00263C41">
        <w:rPr>
          <w:rFonts w:ascii="Arial" w:hAnsi="Arial" w:cs="Arial"/>
        </w:rPr>
        <w:t>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B47F66" w:rsidP="00B47F66" w:rsidRDefault="00B47F66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5D6E99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Utvrđuje se da je poziv vjerovnicima za današnje ispitno ročište javno priopćen i objavljen putem e-</w:t>
      </w:r>
      <w:r w:rsidRPr="00DD69EF">
        <w:rPr>
          <w:rFonts w:ascii="Arial" w:hAnsi="Arial" w:cs="Arial"/>
        </w:rPr>
        <w:t xml:space="preserve">oglasne ploče dana </w:t>
      </w:r>
      <w:r w:rsidRPr="00DD69EF" w:rsidR="00DD69EF">
        <w:rPr>
          <w:rFonts w:ascii="Arial" w:hAnsi="Arial" w:cs="Arial"/>
        </w:rPr>
        <w:t>25. kolovoza 2025</w:t>
      </w:r>
      <w:r w:rsidRPr="00DD69EF">
        <w:rPr>
          <w:rFonts w:ascii="Arial" w:hAnsi="Arial" w:cs="Arial"/>
        </w:rPr>
        <w:t>.</w:t>
      </w:r>
      <w:r w:rsidRPr="00DD69EF" w:rsidR="00250C34">
        <w:rPr>
          <w:rFonts w:ascii="Arial" w:hAnsi="Arial" w:cs="Arial"/>
        </w:rPr>
        <w:t xml:space="preserve"> Utvrđuje se da </w:t>
      </w:r>
      <w:r w:rsidRPr="00DD69EF" w:rsidR="006921B7">
        <w:rPr>
          <w:rFonts w:ascii="Arial" w:hAnsi="Arial" w:cs="Arial"/>
        </w:rPr>
        <w:t>je</w:t>
      </w:r>
      <w:r w:rsidRPr="00DD69EF" w:rsidR="00250C34">
        <w:rPr>
          <w:rFonts w:ascii="Arial" w:hAnsi="Arial" w:cs="Arial"/>
        </w:rPr>
        <w:t xml:space="preserve"> ukupno pristigl</w:t>
      </w:r>
      <w:r w:rsidRPr="00DD69EF" w:rsidR="006921B7">
        <w:rPr>
          <w:rFonts w:ascii="Arial" w:hAnsi="Arial" w:cs="Arial"/>
        </w:rPr>
        <w:t xml:space="preserve">o </w:t>
      </w:r>
      <w:r w:rsidRPr="00DD69EF" w:rsidR="00DD69EF">
        <w:rPr>
          <w:rFonts w:ascii="Arial" w:hAnsi="Arial" w:cs="Arial"/>
        </w:rPr>
        <w:t>7</w:t>
      </w:r>
      <w:r w:rsidR="00202C2B">
        <w:rPr>
          <w:rFonts w:ascii="Arial" w:hAnsi="Arial" w:cs="Arial"/>
        </w:rPr>
        <w:t>7</w:t>
      </w:r>
      <w:r w:rsidRPr="00DD69EF" w:rsidR="00250C34">
        <w:rPr>
          <w:rFonts w:ascii="Arial" w:hAnsi="Arial" w:cs="Arial"/>
        </w:rPr>
        <w:t xml:space="preserve"> prijav</w:t>
      </w:r>
      <w:r w:rsidRPr="00DD69EF" w:rsidR="00DD69EF">
        <w:rPr>
          <w:rFonts w:ascii="Arial" w:hAnsi="Arial" w:cs="Arial"/>
        </w:rPr>
        <w:t>a</w:t>
      </w:r>
      <w:r w:rsidRPr="00DD69EF" w:rsidR="00250C34">
        <w:rPr>
          <w:rFonts w:ascii="Arial" w:hAnsi="Arial" w:cs="Arial"/>
        </w:rPr>
        <w:t xml:space="preserve"> tražbin</w:t>
      </w:r>
      <w:r w:rsidRPr="00DD69EF" w:rsidR="00661B2F">
        <w:rPr>
          <w:rFonts w:ascii="Arial" w:hAnsi="Arial" w:cs="Arial"/>
        </w:rPr>
        <w:t>a</w:t>
      </w:r>
      <w:r w:rsidRPr="00263C41" w:rsidR="00250C34">
        <w:rPr>
          <w:rFonts w:ascii="Arial" w:hAnsi="Arial" w:cs="Arial"/>
        </w:rPr>
        <w:t>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</w:t>
      </w:r>
      <w:r w:rsidRPr="00263C41" w:rsidR="00B47F66">
        <w:rPr>
          <w:rFonts w:ascii="Arial" w:hAnsi="Arial" w:cs="Arial"/>
        </w:rPr>
        <w:t>sukladno čl. 260. st. 2. Stečajnog zakona.</w:t>
      </w:r>
    </w:p>
    <w:p w:rsidRPr="00263C41" w:rsidR="00713E96" w:rsidP="00713E96" w:rsidRDefault="00713E96">
      <w:pPr>
        <w:jc w:val="both"/>
        <w:rPr>
          <w:rFonts w:ascii="Arial" w:hAnsi="Arial" w:cs="Arial"/>
        </w:rPr>
      </w:pPr>
    </w:p>
    <w:p w:rsidRPr="00263C41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Prelazi se na ispitivanje svake prijavljene tražbine:</w:t>
      </w:r>
    </w:p>
    <w:p w:rsidRPr="00263C41" w:rsidR="00287AC6" w:rsidP="00287AC6" w:rsidRDefault="00287AC6">
      <w:pPr>
        <w:ind w:firstLine="708"/>
        <w:jc w:val="both"/>
        <w:rPr>
          <w:rFonts w:ascii="Arial" w:hAnsi="Arial" w:cs="Arial"/>
        </w:rPr>
      </w:pPr>
    </w:p>
    <w:p w:rsidRPr="00C012CA" w:rsidR="00075565" w:rsidP="00075565" w:rsidRDefault="00DB12B0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1</w:t>
      </w:r>
      <w:r w:rsidRPr="00C012CA" w:rsidR="00075565">
        <w:rPr>
          <w:rFonts w:ascii="Arial" w:hAnsi="Arial" w:cs="Arial"/>
        </w:rPr>
        <w:t xml:space="preserve">. </w:t>
      </w:r>
      <w:r w:rsidRPr="00C012CA" w:rsidR="00DD69EF">
        <w:rPr>
          <w:rFonts w:ascii="Arial" w:hAnsi="Arial" w:cs="Arial"/>
        </w:rPr>
        <w:t>Antić Aleksandra, Oprtalj, Sv. Stjepan 62, OIB: 62871791330</w:t>
      </w:r>
      <w:r w:rsidRPr="00C012CA" w:rsidR="00075565">
        <w:rPr>
          <w:rFonts w:ascii="Arial" w:hAnsi="Arial" w:cs="Arial"/>
        </w:rPr>
        <w:t>, prijavi</w:t>
      </w:r>
      <w:r w:rsidRPr="00C012CA" w:rsidR="00592443">
        <w:rPr>
          <w:rFonts w:ascii="Arial" w:hAnsi="Arial" w:cs="Arial"/>
        </w:rPr>
        <w:t>la</w:t>
      </w:r>
      <w:r w:rsidRPr="00C012CA" w:rsidR="00075565">
        <w:rPr>
          <w:rFonts w:ascii="Arial" w:hAnsi="Arial" w:cs="Arial"/>
        </w:rPr>
        <w:t xml:space="preserve"> je tražbinu u iznosu od </w:t>
      </w:r>
      <w:r w:rsidRPr="00C012CA" w:rsidR="00DD69EF">
        <w:rPr>
          <w:rFonts w:ascii="Arial" w:hAnsi="Arial" w:cs="Arial"/>
        </w:rPr>
        <w:t>1.665,75</w:t>
      </w:r>
      <w:r w:rsidRPr="00C012CA" w:rsidR="00075565">
        <w:rPr>
          <w:rFonts w:ascii="Arial" w:hAnsi="Arial" w:cs="Arial"/>
        </w:rPr>
        <w:t xml:space="preserve"> </w:t>
      </w:r>
      <w:r w:rsidRPr="00C012CA" w:rsidR="00A31FD5">
        <w:rPr>
          <w:rFonts w:ascii="Arial" w:hAnsi="Arial" w:cs="Arial"/>
        </w:rPr>
        <w:t>eura</w:t>
      </w:r>
      <w:r w:rsidRPr="00C012CA" w:rsidR="00075565">
        <w:rPr>
          <w:rFonts w:ascii="Arial" w:hAnsi="Arial" w:cs="Arial"/>
        </w:rPr>
        <w:t xml:space="preserve">, s osnova </w:t>
      </w:r>
      <w:r w:rsidRPr="00C012CA" w:rsidR="00DD69EF">
        <w:rPr>
          <w:rFonts w:ascii="Arial" w:hAnsi="Arial" w:cs="Arial"/>
        </w:rPr>
        <w:t>potvrde o neisplaćenoj plaći</w:t>
      </w:r>
      <w:r w:rsidRPr="00C012CA" w:rsidR="00075565">
        <w:rPr>
          <w:rFonts w:ascii="Arial" w:hAnsi="Arial" w:cs="Arial"/>
        </w:rPr>
        <w:t xml:space="preserve">.  </w:t>
      </w:r>
    </w:p>
    <w:p w:rsidRPr="00C012CA" w:rsidR="008E30A5" w:rsidP="008E30A5" w:rsidRDefault="008E30A5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 xml:space="preserve">Stečajni upravitelj tražbinu priznaje u cijelosti kao tražbinu </w:t>
      </w:r>
      <w:r w:rsidRPr="00C012CA" w:rsidR="00DD69EF">
        <w:rPr>
          <w:rFonts w:ascii="Arial" w:hAnsi="Arial" w:cs="Arial"/>
        </w:rPr>
        <w:t>I</w:t>
      </w:r>
      <w:r w:rsidRPr="00C012CA">
        <w:rPr>
          <w:rFonts w:ascii="Arial" w:hAnsi="Arial" w:cs="Arial"/>
        </w:rPr>
        <w:t xml:space="preserve"> višeg isplatnog reda.</w:t>
      </w:r>
    </w:p>
    <w:p w:rsidRPr="00D63F81" w:rsidR="00C012CA" w:rsidP="00C012CA" w:rsidRDefault="00C012C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Miroslav </w:t>
      </w:r>
      <w:r w:rsidRPr="00D63F81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italjić navodi da vjerovnik </w:t>
      </w:r>
      <w:r w:rsidRPr="00D63F81">
        <w:rPr>
          <w:rFonts w:ascii="Arial" w:hAnsi="Arial" w:cs="Arial"/>
        </w:rPr>
        <w:t>VITALJIĆ CONSULTING d.o.o.</w:t>
      </w:r>
      <w:r>
        <w:rPr>
          <w:rFonts w:ascii="Arial" w:hAnsi="Arial" w:cs="Arial"/>
        </w:rPr>
        <w:t xml:space="preserve"> osporava u cijelosti tražbinu vjerovnika Aleksandre Antić, a sve budući da je njoj predmetna tražbina u cijelosti isplaćena. </w:t>
      </w:r>
    </w:p>
    <w:p w:rsidR="00C012CA" w:rsidP="00C012CA" w:rsidRDefault="00C012CA">
      <w:pPr>
        <w:jc w:val="both"/>
        <w:rPr>
          <w:rFonts w:ascii="Arial" w:hAnsi="Arial" w:cs="Arial"/>
        </w:rPr>
      </w:pPr>
    </w:p>
    <w:p w:rsidR="00C012CA" w:rsidP="00C012CA" w:rsidRDefault="00C012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Miroslav Vitaljić moli stečajnog upravitelja da mu u kratkom roku dostavi dokumentaciju vezano uz predmetnu prijavu tražbine, a stečajni upravitelj navodi da će istu dostaviti u kratkom roku. </w:t>
      </w:r>
    </w:p>
    <w:p w:rsidR="00C012CA" w:rsidP="00C012CA" w:rsidRDefault="00C012CA">
      <w:pPr>
        <w:jc w:val="both"/>
        <w:rPr>
          <w:rFonts w:ascii="Arial" w:hAnsi="Arial" w:cs="Arial"/>
        </w:rPr>
      </w:pPr>
    </w:p>
    <w:p w:rsidRPr="00263C41" w:rsidR="00133218" w:rsidP="00C012CA" w:rsidRDefault="00C012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sudac utvrđuje da </w:t>
      </w:r>
      <w:r w:rsidRPr="00C012CA">
        <w:rPr>
          <w:rFonts w:ascii="Arial" w:hAnsi="Arial" w:cs="Arial"/>
        </w:rPr>
        <w:t xml:space="preserve">je </w:t>
      </w:r>
      <w:r w:rsidRPr="00C012CA" w:rsidR="008E30A5">
        <w:rPr>
          <w:rFonts w:ascii="Arial" w:hAnsi="Arial" w:cs="Arial"/>
        </w:rPr>
        <w:t xml:space="preserve">tražbina stečajnog vjerovnika </w:t>
      </w:r>
      <w:r w:rsidRPr="00C012CA" w:rsidR="00DD69EF">
        <w:rPr>
          <w:rFonts w:ascii="Arial" w:hAnsi="Arial" w:cs="Arial"/>
        </w:rPr>
        <w:t>Antić A</w:t>
      </w:r>
      <w:r w:rsidRPr="00C012CA" w:rsidR="0053339F">
        <w:rPr>
          <w:rFonts w:ascii="Arial" w:hAnsi="Arial" w:cs="Arial"/>
        </w:rPr>
        <w:t>leksandre</w:t>
      </w:r>
      <w:r w:rsidRPr="00C012CA" w:rsidR="00DD69EF">
        <w:rPr>
          <w:rFonts w:ascii="Arial" w:hAnsi="Arial" w:cs="Arial"/>
        </w:rPr>
        <w:t>, Oprtalj, Sv. Stjepan 62, OIB: 62871791330</w:t>
      </w:r>
      <w:r w:rsidRPr="00C012CA" w:rsidR="008E30A5">
        <w:rPr>
          <w:rFonts w:ascii="Arial" w:hAnsi="Arial" w:cs="Arial"/>
        </w:rPr>
        <w:t>,</w:t>
      </w:r>
      <w:r w:rsidRPr="00C012CA">
        <w:rPr>
          <w:rFonts w:ascii="Arial" w:hAnsi="Arial" w:cs="Arial"/>
        </w:rPr>
        <w:t xml:space="preserve"> u cijelosti osporena te će vjerovnik koji je osporio tražbinu biti upućen u parnicu radi </w:t>
      </w:r>
      <w:r>
        <w:rPr>
          <w:rFonts w:ascii="Arial" w:hAnsi="Arial" w:cs="Arial"/>
        </w:rPr>
        <w:t xml:space="preserve">utvrđivanja osporene tražbine. </w:t>
      </w:r>
    </w:p>
    <w:p w:rsidRPr="00263C41" w:rsidR="00A62056" w:rsidP="008E30A5" w:rsidRDefault="00A62056">
      <w:pPr>
        <w:ind w:firstLine="708"/>
        <w:jc w:val="both"/>
        <w:rPr>
          <w:rFonts w:ascii="Arial" w:hAnsi="Arial" w:cs="Arial"/>
        </w:rPr>
      </w:pPr>
    </w:p>
    <w:p w:rsidRPr="00C012CA" w:rsidR="00DD69EF" w:rsidP="00DD69EF" w:rsidRDefault="00DB12B0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2</w:t>
      </w:r>
      <w:r w:rsidRPr="00C012CA" w:rsidR="00A62056">
        <w:rPr>
          <w:rFonts w:ascii="Arial" w:hAnsi="Arial" w:cs="Arial"/>
        </w:rPr>
        <w:t xml:space="preserve">. </w:t>
      </w:r>
      <w:r w:rsidRPr="00C012CA" w:rsidR="00DD69EF">
        <w:rPr>
          <w:rFonts w:ascii="Arial" w:hAnsi="Arial" w:cs="Arial"/>
        </w:rPr>
        <w:t>Antonac Eda, Grožnjan, P</w:t>
      </w:r>
      <w:r w:rsidRPr="00C012CA" w:rsidR="0053339F">
        <w:rPr>
          <w:rFonts w:ascii="Arial" w:hAnsi="Arial" w:cs="Arial"/>
        </w:rPr>
        <w:t>in</w:t>
      </w:r>
      <w:r w:rsidRPr="00C012CA" w:rsidR="00DD69EF">
        <w:rPr>
          <w:rFonts w:ascii="Arial" w:hAnsi="Arial" w:cs="Arial"/>
        </w:rPr>
        <w:t xml:space="preserve">cini 26, OIB: 60886041825, prijavila je tražbinu u iznosu od 2.740,26 eura, s osnova potvrde o neisplaćenoj plaći.  </w:t>
      </w:r>
    </w:p>
    <w:p w:rsidRPr="00C012CA" w:rsidR="00DD69EF" w:rsidP="00DD69EF" w:rsidRDefault="00DD69E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upravitelj tražbinu priznaje u cijelosti kao tražbinu I višeg isplatnog reda.</w:t>
      </w:r>
    </w:p>
    <w:p w:rsidRPr="00C012CA" w:rsidR="00DD69EF" w:rsidP="00DD69EF" w:rsidRDefault="00DD69E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Utvrđuje se da nijedan od stečajnih vjerovnika nije osporio tražbinu.</w:t>
      </w:r>
    </w:p>
    <w:p w:rsidRPr="00C012CA" w:rsidR="00DD69EF" w:rsidP="00DD69EF" w:rsidRDefault="00DD69E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 xml:space="preserve">Stečajni sudac objavljuje da se tražbina stečajnog vjerovnika </w:t>
      </w:r>
      <w:r w:rsidRPr="00C012CA" w:rsidR="0053339F">
        <w:rPr>
          <w:rFonts w:ascii="Arial" w:hAnsi="Arial" w:cs="Arial"/>
        </w:rPr>
        <w:t>Antonac Ede, Grožnjan, Pincini 26, OIB: 60886041825</w:t>
      </w:r>
      <w:r w:rsidRPr="00C012CA">
        <w:rPr>
          <w:rFonts w:ascii="Arial" w:hAnsi="Arial" w:cs="Arial"/>
        </w:rPr>
        <w:t xml:space="preserve">, smatra utvrđenom u iznosu od </w:t>
      </w:r>
      <w:r w:rsidRPr="00C012CA" w:rsidR="0053339F">
        <w:rPr>
          <w:rFonts w:ascii="Arial" w:hAnsi="Arial" w:cs="Arial"/>
        </w:rPr>
        <w:t>2.740,26 eura</w:t>
      </w:r>
      <w:r w:rsidRPr="00C012CA">
        <w:rPr>
          <w:rFonts w:ascii="Arial" w:hAnsi="Arial" w:cs="Arial"/>
        </w:rPr>
        <w:t xml:space="preserve"> i razvrstava se u I viši isplatni red.</w:t>
      </w:r>
    </w:p>
    <w:p w:rsidRPr="00263C41" w:rsidR="00A62056" w:rsidP="00DD69EF" w:rsidRDefault="00A62056">
      <w:pPr>
        <w:ind w:firstLine="708"/>
        <w:jc w:val="both"/>
        <w:rPr>
          <w:rFonts w:ascii="Arial" w:hAnsi="Arial" w:cs="Arial"/>
        </w:rPr>
      </w:pPr>
    </w:p>
    <w:p w:rsidRPr="00C012CA" w:rsidR="0053339F" w:rsidP="0053339F" w:rsidRDefault="00DB12B0">
      <w:pPr>
        <w:ind w:firstLine="708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3</w:t>
      </w:r>
      <w:r w:rsidRPr="00C012CA" w:rsidR="00A62056">
        <w:rPr>
          <w:rFonts w:ascii="Arial" w:hAnsi="Arial" w:cs="Arial"/>
        </w:rPr>
        <w:t xml:space="preserve">. </w:t>
      </w:r>
      <w:r w:rsidRPr="00C012CA" w:rsidR="0053339F">
        <w:rPr>
          <w:rFonts w:ascii="Arial" w:hAnsi="Arial" w:cs="Arial"/>
        </w:rPr>
        <w:t xml:space="preserve">Antonac Sabina, Grožnjan, Pincini 25, OIB: 09721107808, prijavila je tražbinu u iznosu od 142,54 eura, s osnova potvrde o neisplaćenoj plaći.  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upravitelj tražbinu priznaje u cijelosti kao tražbinu I višeg isplatnog reda.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Utvrđuje se da nijedan od stečajnih vjerovnika nije osporio tražbinu.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sudac objavljuje da se tražbina stečajnog vjerovnika Antonac Sabine, Grožnjan, Pincini 25, OIB: 09721107808, smatra utvrđenom u iznosu od 142,54 eura i razvrstava se u I viši isplatni red.</w:t>
      </w:r>
    </w:p>
    <w:p w:rsidRPr="00263C41" w:rsidR="006C11BA" w:rsidP="0053339F" w:rsidRDefault="006C11BA">
      <w:pPr>
        <w:ind w:firstLine="708"/>
        <w:jc w:val="both"/>
        <w:rPr>
          <w:rFonts w:ascii="Arial" w:hAnsi="Arial" w:cs="Arial"/>
        </w:rPr>
      </w:pPr>
    </w:p>
    <w:p w:rsidRPr="00C012CA" w:rsidR="0053339F" w:rsidP="0053339F" w:rsidRDefault="00DB12B0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4</w:t>
      </w:r>
      <w:r w:rsidRPr="00C012CA" w:rsidR="00A62056">
        <w:rPr>
          <w:rFonts w:ascii="Arial" w:hAnsi="Arial" w:cs="Arial"/>
        </w:rPr>
        <w:t xml:space="preserve">. </w:t>
      </w:r>
      <w:r w:rsidRPr="00C012CA" w:rsidR="0053339F">
        <w:rPr>
          <w:rFonts w:ascii="Arial" w:hAnsi="Arial" w:cs="Arial"/>
        </w:rPr>
        <w:t xml:space="preserve">Bartolić Mladenka, </w:t>
      </w:r>
      <w:r w:rsidRPr="00C012CA" w:rsidR="00912DB7">
        <w:rPr>
          <w:rFonts w:ascii="Arial" w:hAnsi="Arial" w:cs="Arial"/>
        </w:rPr>
        <w:t xml:space="preserve">Oprtalj, Sv. Stjepan 59, </w:t>
      </w:r>
      <w:r w:rsidRPr="00C012CA" w:rsidR="0053339F">
        <w:rPr>
          <w:rFonts w:ascii="Arial" w:hAnsi="Arial" w:cs="Arial"/>
        </w:rPr>
        <w:t xml:space="preserve">OIB: 10754684010, prijavila je tražbinu u iznosu od 825,84 eura, s osnova potvrde o neisplaćenoj plaći.  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upravitelj tražbinu priznaje u cijelosti kao tražbinu I višeg isplatnog reda.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Utvrđuje se da nijedan od stečajnih vjerovnika nije osporio tražbinu.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sudac objavljuje da se tražbina stečajnog vjerovnika Bartolić Mladenke, OIB: 10754684010, smatra utvrđenom u iznosu od 825,84 eura i razvrstava se u I viši isplatni red.</w:t>
      </w:r>
    </w:p>
    <w:p w:rsidR="00133218" w:rsidP="0053339F" w:rsidRDefault="00133218">
      <w:pPr>
        <w:jc w:val="both"/>
        <w:rPr>
          <w:rFonts w:ascii="Arial" w:hAnsi="Arial" w:cs="Arial"/>
          <w:color w:val="FF0000"/>
        </w:rPr>
      </w:pP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 xml:space="preserve">5. Benčić Silvio, Rijeka, Vukovarska 95, OIB: 30489806914, prijavio je tražbinu u iznosu od 4.384,84 eura, s osnova potvrde o neisplaćenoj plaći.  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upravitelj tražbinu priznaje u cijelosti kao tražbinu I višeg isplatnog reda.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Utvrđuje se da nijedan od stečajnih vjerovnika nije osporio tražbinu.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sudac objavljuje da se tražbina stečajnog vjerovnika Benčić Silvija, Rijeka, Vukovarska 95, OIB: 30489806914, smatra utvrđenom u iznosu od 4.384,84 eura i razvrstava se u I viši isplatni red.</w:t>
      </w:r>
    </w:p>
    <w:p w:rsidR="0053339F" w:rsidP="0053339F" w:rsidRDefault="0053339F">
      <w:pPr>
        <w:jc w:val="both"/>
        <w:rPr>
          <w:rFonts w:ascii="Arial" w:hAnsi="Arial" w:cs="Arial"/>
          <w:color w:val="FF0000"/>
        </w:rPr>
      </w:pP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 xml:space="preserve">6. Bonas Paolo, Lovran, Put Perišići 10, OIB: 34667076798, prijavio je tražbinu u iznosu od 1.157,76 eura, s osnova potvrde o neisplaćenoj plaći.  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upravitelj tražbinu priznaje u cijelosti kao tražbinu I višeg isplatnog reda.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Utvrđuje se da nijedan od stečajnih vjerovnika nije osporio tražbinu.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sudac objavljuje da se tražbina stečajnog vjerovnika Bonas Paolo, Lovran, Put Perišići 10, OIB: 34667076798, smatra utvrđenom u iznosu od 1.157,76 eura i razvrstava se u I viši isplatni red.</w:t>
      </w:r>
    </w:p>
    <w:p w:rsidR="0053339F" w:rsidP="0053339F" w:rsidRDefault="0053339F">
      <w:pPr>
        <w:jc w:val="both"/>
        <w:rPr>
          <w:rFonts w:ascii="Arial" w:hAnsi="Arial" w:cs="Arial"/>
          <w:color w:val="FF0000"/>
        </w:rPr>
      </w:pP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 xml:space="preserve">7. Ćerneha Benčić Helena, Buzet, Korenika 20, OIB: 47241618865, prijavila je tražbinu u iznosu od 1.304,91 eura, s osnova potvrde o neisplaćenoj plaći.  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upravitelj tražbinu priznaje u cijelosti kao tražbinu I višeg isplatnog reda.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Utvrđuje se da nijedan od stečajnih vjerovnika nije osporio tražbinu.</w:t>
      </w:r>
    </w:p>
    <w:p w:rsidRPr="00263C41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 xml:space="preserve">Stečajni sudac objavljuje da se tražbina stečajnog vjerovnika Ćerneha Benčić Helene, Buzet, Korenika 20, OIB: 47241618865, smatra utvrđenom u iznosu od 1.304,91 eura i razvrstava se u I viši isplatni </w:t>
      </w:r>
      <w:r w:rsidRPr="00263C41">
        <w:rPr>
          <w:rFonts w:ascii="Arial" w:hAnsi="Arial" w:cs="Arial"/>
        </w:rPr>
        <w:t>red.</w:t>
      </w:r>
    </w:p>
    <w:p w:rsidR="0053339F" w:rsidP="0053339F" w:rsidRDefault="0053339F">
      <w:pPr>
        <w:jc w:val="both"/>
        <w:rPr>
          <w:rFonts w:ascii="Arial" w:hAnsi="Arial" w:cs="Arial"/>
          <w:color w:val="FF0000"/>
        </w:rPr>
      </w:pP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 xml:space="preserve">8. Čošković Slobodanka, Buje, Klesarska 38, OIB: 21535779946, prijavila je tražbinu u iznosu od 2.847,10 eura, s osnova potvrde o neisplaćenoj plaći.  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upravitelj tražbinu priznaje u cijelosti kao tražbinu I višeg isplatnog reda.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Utvrđuje se da nijedan od stečajnih vjerovnika nije osporio tražbinu.</w:t>
      </w:r>
    </w:p>
    <w:p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 xml:space="preserve">Stečajni sudac objavljuje da se tražbina stečajnog vjerovnika Čošković Slobodanke, Buje, Klesarska 38, OIB: 21535779946, smatra utvrđenom u iznosu od 2.847,10 eura i razvrstava se u I viši isplatni </w:t>
      </w:r>
      <w:r w:rsidRPr="00263C41">
        <w:rPr>
          <w:rFonts w:ascii="Arial" w:hAnsi="Arial" w:cs="Arial"/>
        </w:rPr>
        <w:t>red.</w:t>
      </w:r>
    </w:p>
    <w:p w:rsidR="0053339F" w:rsidP="0053339F" w:rsidRDefault="0053339F">
      <w:pPr>
        <w:ind w:firstLine="708"/>
        <w:jc w:val="both"/>
        <w:rPr>
          <w:rFonts w:ascii="Arial" w:hAnsi="Arial" w:cs="Arial"/>
        </w:rPr>
      </w:pPr>
    </w:p>
    <w:p w:rsidR="00740E40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9. Dačić Bruno</w:t>
      </w:r>
      <w:r w:rsidRPr="00C012CA" w:rsidR="003806D0">
        <w:rPr>
          <w:rFonts w:ascii="Arial" w:hAnsi="Arial" w:cs="Arial"/>
        </w:rPr>
        <w:t>, Matulji, Mihočići, Cesta 43 Istarske divizije, OIB: 87152809309</w:t>
      </w:r>
      <w:r w:rsidRPr="00C012CA">
        <w:rPr>
          <w:rFonts w:ascii="Arial" w:hAnsi="Arial" w:cs="Arial"/>
        </w:rPr>
        <w:t xml:space="preserve">, prijavio je tražbinu u iznosu od 2.660,00 eura, s osnova potvrde o neisplaćenoj plaći. </w:t>
      </w:r>
    </w:p>
    <w:p w:rsidRPr="00C012CA" w:rsidR="0053339F" w:rsidP="0053339F" w:rsidRDefault="00740E40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upravitelj tražbinu priznaje u cijelosti kao tražbinu I višeg isplatnog reda.</w:t>
      </w:r>
      <w:r w:rsidRPr="00C012CA" w:rsidR="0053339F">
        <w:rPr>
          <w:rFonts w:ascii="Arial" w:hAnsi="Arial" w:cs="Arial"/>
        </w:rPr>
        <w:t xml:space="preserve"> </w:t>
      </w:r>
    </w:p>
    <w:p w:rsidRPr="00D63F81" w:rsidR="00C012CA" w:rsidP="00C012CA" w:rsidRDefault="00C012C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Miroslav </w:t>
      </w:r>
      <w:r w:rsidRPr="00D63F81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italjić navodi da vjerovnik </w:t>
      </w:r>
      <w:r w:rsidRPr="00D63F81">
        <w:rPr>
          <w:rFonts w:ascii="Arial" w:hAnsi="Arial" w:cs="Arial"/>
        </w:rPr>
        <w:t>VITALJIĆ CONSULTING d.o.o.</w:t>
      </w:r>
      <w:r>
        <w:rPr>
          <w:rFonts w:ascii="Arial" w:hAnsi="Arial" w:cs="Arial"/>
        </w:rPr>
        <w:t xml:space="preserve"> osporava u cijelosti tražbinu vjerovnika Brune Dačića, a sve budući da je njemu predmetna tražbina u cijelosti isplaćena. </w:t>
      </w:r>
    </w:p>
    <w:p w:rsidR="00C012CA" w:rsidP="00C012CA" w:rsidRDefault="00C012CA">
      <w:pPr>
        <w:jc w:val="both"/>
        <w:rPr>
          <w:rFonts w:ascii="Arial" w:hAnsi="Arial" w:cs="Arial"/>
        </w:rPr>
      </w:pPr>
    </w:p>
    <w:p w:rsidR="00C012CA" w:rsidP="00C012CA" w:rsidRDefault="00C012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Miroslav Vitaljić moli stečajnog upravitelja da mu u kratkom roku dostavi dokumentaciju vezano uz predmetnu prijavu tražbine, a stečajni upravitelj navodi da će istu dostaviti u kratkom roku. </w:t>
      </w:r>
    </w:p>
    <w:p w:rsidR="00C012CA" w:rsidP="00C012CA" w:rsidRDefault="00C012CA">
      <w:pPr>
        <w:jc w:val="both"/>
        <w:rPr>
          <w:rFonts w:ascii="Arial" w:hAnsi="Arial" w:cs="Arial"/>
        </w:rPr>
      </w:pPr>
    </w:p>
    <w:p w:rsidRPr="00263C41" w:rsidR="00C012CA" w:rsidP="00C012CA" w:rsidRDefault="00C012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012CA">
        <w:rPr>
          <w:rFonts w:ascii="Arial" w:hAnsi="Arial" w:cs="Arial"/>
        </w:rPr>
        <w:t xml:space="preserve">Stečajni sudac utvrđuje da je tražbina stečajnog vjerovnika Dačić Bruno, Matulji, Mihočići, Cesta 43 Istarske divizije, OIB: 87152809309, u cijelosti osporena te će vjerovnik koji je osporio tražbinu biti upućen u parnicu radi utvrđivanja osporene tražbine. </w:t>
      </w:r>
    </w:p>
    <w:p w:rsidRPr="00263C41" w:rsidR="0053339F" w:rsidP="00C012CA" w:rsidRDefault="0053339F">
      <w:pPr>
        <w:jc w:val="both"/>
        <w:rPr>
          <w:rFonts w:ascii="Arial" w:hAnsi="Arial" w:cs="Arial"/>
        </w:rPr>
      </w:pP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10. Dukić Dejana</w:t>
      </w:r>
      <w:r w:rsidRPr="00C012CA" w:rsidR="003806D0">
        <w:rPr>
          <w:rFonts w:ascii="Arial" w:hAnsi="Arial" w:cs="Arial"/>
        </w:rPr>
        <w:t xml:space="preserve"> (ranije Mijakovac)</w:t>
      </w:r>
      <w:r w:rsidRPr="00C012CA">
        <w:rPr>
          <w:rFonts w:ascii="Arial" w:hAnsi="Arial" w:cs="Arial"/>
        </w:rPr>
        <w:t xml:space="preserve">, Novigrad, Goranska ulica 49B, OIB: 19542134647, prijavila je tražbinu u iznosu od 5.720,72 eura, s osnova potvrde o neisplaćenoj plaći.  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upravitelj tražbinu priznaje u cijelosti kao tražbinu I višeg isplatnog reda.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Utvrđuje se da nijedan od stečajnih vjerovnika nije osporio tražbinu.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sudac objavljuje da se tražbina stečajnog vjerovnika Dukić Dejane, Novigrad, Goranska ulica 49B, OIB: 19542134647, smatra utvrđenom u iznosu od 5.720,72 eura i razvrstava se u I viši isplatni red.</w:t>
      </w:r>
    </w:p>
    <w:p w:rsidR="0053339F" w:rsidP="0053339F" w:rsidRDefault="0053339F">
      <w:pPr>
        <w:jc w:val="both"/>
        <w:rPr>
          <w:rFonts w:ascii="Arial" w:hAnsi="Arial" w:cs="Arial"/>
          <w:color w:val="FF0000"/>
        </w:rPr>
      </w:pP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 xml:space="preserve">11. Facchini Vanesa, Oprtalj, Sv. Elena 22, OIB: 97248744637, prijavila je tražbinu u iznosu od 14.552,50 eura, s osnova potvrde o neisplaćenoj plaći.  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upravitelj tražbinu priznaje u cijelosti kao tražbinu I višeg isplatnog reda.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Utvrđuje se da nijedan od stečajnih vjerovnika nije osporio tražbinu.</w:t>
      </w:r>
    </w:p>
    <w:p w:rsidRPr="00C012CA" w:rsidR="0053339F" w:rsidP="0053339F" w:rsidRDefault="0053339F">
      <w:pPr>
        <w:ind w:firstLine="708"/>
        <w:jc w:val="both"/>
        <w:rPr>
          <w:rFonts w:ascii="Arial" w:hAnsi="Arial" w:cs="Arial"/>
        </w:rPr>
      </w:pPr>
      <w:r w:rsidRPr="00C012CA">
        <w:rPr>
          <w:rFonts w:ascii="Arial" w:hAnsi="Arial" w:cs="Arial"/>
        </w:rPr>
        <w:t>Stečajni sudac objavljuje da se tražbina stečajnog vjerovnika Facchini Vanese, Oprtalj, Sv. Elena 22, OIB: 97248744637, smatra utvrđenom u iznosu od 14.552,50 eura i razvrstava se u I viši isplatni red.</w:t>
      </w:r>
    </w:p>
    <w:p w:rsidR="0053339F" w:rsidP="0053339F" w:rsidRDefault="0053339F">
      <w:pPr>
        <w:jc w:val="both"/>
        <w:rPr>
          <w:rFonts w:ascii="Arial" w:hAnsi="Arial" w:cs="Arial"/>
          <w:color w:val="FF0000"/>
        </w:rPr>
      </w:pPr>
    </w:p>
    <w:p w:rsidRPr="001A3303" w:rsidR="002627AF" w:rsidP="002627AF" w:rsidRDefault="002627A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12. </w:t>
      </w:r>
      <w:r w:rsidRPr="001A3303" w:rsidR="00874EB5">
        <w:rPr>
          <w:rFonts w:ascii="Arial" w:hAnsi="Arial" w:cs="Arial"/>
        </w:rPr>
        <w:t>Flego Nevijo, Buzet, Mali Mlu</w:t>
      </w:r>
      <w:r w:rsidRPr="001A3303">
        <w:rPr>
          <w:rFonts w:ascii="Arial" w:hAnsi="Arial" w:cs="Arial"/>
        </w:rPr>
        <w:t xml:space="preserve">n 14, OIB: </w:t>
      </w:r>
      <w:r w:rsidRPr="001A3303" w:rsidR="00874EB5">
        <w:rPr>
          <w:rFonts w:ascii="Arial" w:hAnsi="Arial" w:cs="Arial"/>
        </w:rPr>
        <w:t>21414837915</w:t>
      </w:r>
      <w:r w:rsidRPr="001A3303">
        <w:rPr>
          <w:rFonts w:ascii="Arial" w:hAnsi="Arial" w:cs="Arial"/>
        </w:rPr>
        <w:t xml:space="preserve">, prijavio je tražbinu u iznosu od 6.285,00 eura, s osnova </w:t>
      </w:r>
      <w:r w:rsidRPr="001A3303" w:rsidR="009E594F">
        <w:rPr>
          <w:rFonts w:ascii="Arial" w:hAnsi="Arial" w:cs="Arial"/>
        </w:rPr>
        <w:t>obračunske liste</w:t>
      </w:r>
      <w:r w:rsidRPr="001A3303">
        <w:rPr>
          <w:rFonts w:ascii="Arial" w:hAnsi="Arial" w:cs="Arial"/>
        </w:rPr>
        <w:t xml:space="preserve"> plaća iz 2022., 2019., 2018. i 2017. godine.  </w:t>
      </w:r>
    </w:p>
    <w:p w:rsidRPr="001A3303" w:rsidR="002627AF" w:rsidP="002627AF" w:rsidRDefault="002627A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upravitelj tražbinu priznaje u cijelosti kao tražbinu I višeg isplatnog reda.</w:t>
      </w:r>
    </w:p>
    <w:p w:rsidRPr="001A3303" w:rsidR="002627AF" w:rsidP="002627AF" w:rsidRDefault="002627A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Utvrđuje se da nijedan od stečajnih vjerovnika nije osporio tražbinu.</w:t>
      </w:r>
    </w:p>
    <w:p w:rsidRPr="001A3303" w:rsidR="002627AF" w:rsidP="002627AF" w:rsidRDefault="002627A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Stečajni sudac objavljuje da se tražbina stečajnog vjerovnika </w:t>
      </w:r>
      <w:r w:rsidRPr="001A3303" w:rsidR="00874EB5">
        <w:rPr>
          <w:rFonts w:ascii="Arial" w:hAnsi="Arial" w:cs="Arial"/>
        </w:rPr>
        <w:t>Flego Nevija, Buzet, Mali Mlu</w:t>
      </w:r>
      <w:r w:rsidRPr="001A3303">
        <w:rPr>
          <w:rFonts w:ascii="Arial" w:hAnsi="Arial" w:cs="Arial"/>
        </w:rPr>
        <w:t xml:space="preserve">n 14, OIB: </w:t>
      </w:r>
      <w:r w:rsidRPr="001A3303" w:rsidR="00874EB5">
        <w:rPr>
          <w:rFonts w:ascii="Arial" w:hAnsi="Arial" w:cs="Arial"/>
        </w:rPr>
        <w:t>21414837915</w:t>
      </w:r>
      <w:r w:rsidRPr="001A3303">
        <w:rPr>
          <w:rFonts w:ascii="Arial" w:hAnsi="Arial" w:cs="Arial"/>
        </w:rPr>
        <w:t>, smatra utvrđenom u iznosu od 6.285,00 eura i razvrstava se u I viši isplatni red.</w:t>
      </w:r>
    </w:p>
    <w:p w:rsidR="0053339F" w:rsidP="0053339F" w:rsidRDefault="0053339F">
      <w:pPr>
        <w:jc w:val="both"/>
        <w:rPr>
          <w:rFonts w:ascii="Arial" w:hAnsi="Arial" w:cs="Arial"/>
          <w:color w:val="FF0000"/>
        </w:rPr>
      </w:pPr>
    </w:p>
    <w:p w:rsidRPr="001A3303" w:rsidR="002627AF" w:rsidP="002627AF" w:rsidRDefault="002627A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13. Gašpić Lara, Žminj, Damijanići 1, OIB: 75240979410, prijavio je tražbinu u iznosu od 132,37 eura, s osnova potvrde o neisplaćenoj plaći.  </w:t>
      </w:r>
    </w:p>
    <w:p w:rsidRPr="001A3303" w:rsidR="002627AF" w:rsidP="002627AF" w:rsidRDefault="002627A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upravitelj tražbinu priznaje u cijelosti kao tražbinu I višeg isplatnog reda.</w:t>
      </w:r>
    </w:p>
    <w:p w:rsidRPr="001A3303" w:rsidR="002627AF" w:rsidP="002627AF" w:rsidRDefault="002627A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Utvrđuje se da nijedan od stečajnih vjerovnika nije osporio tražbinu.</w:t>
      </w:r>
    </w:p>
    <w:p w:rsidRPr="001A3303" w:rsidR="002627AF" w:rsidP="002627AF" w:rsidRDefault="002627A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sudac objavljuje da se tražbina stečajnog vjerovnika Gašpić Lare, Žminj, Damijanići 1, OIB: 75240979410, smatra utvrđenom u iznosu od 132,37 eura i razvrstava se u I viši isplatni red.</w:t>
      </w:r>
    </w:p>
    <w:p w:rsidR="00197E73" w:rsidP="002627AF" w:rsidRDefault="00197E73">
      <w:pPr>
        <w:ind w:firstLine="708"/>
        <w:jc w:val="both"/>
        <w:rPr>
          <w:rFonts w:ascii="Arial" w:hAnsi="Arial" w:cs="Arial"/>
        </w:rPr>
      </w:pP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14. Gržetić Darko, Zarečje, Zarečje 59, OIB: 19307366655, prijavio je tražbinu u iznosu od 12.750,70 eura, s osnova potvrde o neisplaćenim plaćama.  </w:t>
      </w: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upravitelj tražbinu priznaje u cijelosti kao tražbinu I višeg isplatnog reda.</w:t>
      </w: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Utvrđuje se da nijedan od stečajnih vjerovnika nije osporio tražbinu.</w:t>
      </w: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sudac objavljuje da se tražbina stečajnog vjerovnika Gržetić Darka, Zarečje, Zarečje 59, OIB: 19307366655, smatra utvrđenom u iznosu od 12.750,70 eura i razvrstava se u I viši isplatni red.</w:t>
      </w:r>
    </w:p>
    <w:p w:rsidR="00197E73" w:rsidP="002627AF" w:rsidRDefault="00197E73">
      <w:pPr>
        <w:ind w:firstLine="708"/>
        <w:jc w:val="both"/>
        <w:rPr>
          <w:rFonts w:ascii="Arial" w:hAnsi="Arial" w:cs="Arial"/>
        </w:rPr>
      </w:pP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15. Gržinić Radovan, Buzet, Krušvari, Urhi 31a, OIB: 83685956054, prijavio je tražbinu u iznosu od 3.558,36 eura, s osnova potvrde o neisplaćenim plaćama.  </w:t>
      </w: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upravitelj tražbinu priznaje u cijelosti kao tražbinu I višeg isplatnog reda.</w:t>
      </w: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Utvrđuje se da nijedan od stečajnih vjerovnika nije osporio tražbinu.</w:t>
      </w: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sudac objavljuje da se tražbina stečajnog vjerovnika Gržinić Radovana, Buzet, Krušvari, Urhi 31a, OIB: 83685956054, smatra utvrđenom u iznosu od 3.558,36 eura i razvrstava se u I viši isplatni red.</w:t>
      </w:r>
    </w:p>
    <w:p w:rsidR="002627AF" w:rsidP="0053339F" w:rsidRDefault="002627AF">
      <w:pPr>
        <w:jc w:val="both"/>
        <w:rPr>
          <w:rFonts w:ascii="Arial" w:hAnsi="Arial" w:cs="Arial"/>
          <w:color w:val="FF0000"/>
        </w:rPr>
      </w:pP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16. Hajdinjak Renata, Buzet, Sjeverna ulica 2/2, OIB: 32031852070, prijavila je tražbinu u iznosu od 462,00 eura, s osnova potvrde o neisplaćenim plaćama.  </w:t>
      </w: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upravitelj tražbinu priznaje u cijelosti kao tražbinu I višeg isplatnog reda.</w:t>
      </w: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Utvrđuje se da nijedan od stečajnih vjerovnika nije osporio tražbinu.</w:t>
      </w: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sudac objavljuje da se tražbina stečajnog vjerovnika Hajdinjak Renate, Buzet, Sjeverna ulica 2/2, OIB: 32031852070, smatra utvrđenom u iznosu od 462,00 eura i razvrstava se u I viši isplatni red.</w:t>
      </w:r>
    </w:p>
    <w:p w:rsidR="00197E73" w:rsidP="00197E73" w:rsidRDefault="00197E73">
      <w:pPr>
        <w:ind w:firstLine="708"/>
        <w:jc w:val="both"/>
        <w:rPr>
          <w:rFonts w:ascii="Arial" w:hAnsi="Arial" w:cs="Arial"/>
        </w:rPr>
      </w:pP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17. Herceg Ana, Makarska, Zrinsko – Frankopanska 25, OIB: 55614117652, prijavila je tražbinu u iznosu od 2.546,30 eura, s osnova potvrde o neisplaćenim plaćama.  </w:t>
      </w: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upravitelj tražbinu priznaje u cijelosti kao tražbinu I višeg isplatnog reda.</w:t>
      </w: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Utvrđuje se da nijedan od stečajnih vjerovnika nije osporio tražbinu.</w:t>
      </w: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sudac objavljuje da se tražbina stečajnog vjerovnika Herceg Ane, Makarska, Zrinsko – Frankopanska 25, OIB: 55614117652, smatra utvrđenom u iznosu od 2.546,30 eura i razvrstava se u I viši isplatni red.</w:t>
      </w:r>
    </w:p>
    <w:p w:rsidR="002627AF" w:rsidP="0053339F" w:rsidRDefault="002627AF">
      <w:pPr>
        <w:jc w:val="both"/>
        <w:rPr>
          <w:rFonts w:ascii="Arial" w:hAnsi="Arial" w:cs="Arial"/>
          <w:color w:val="FF0000"/>
        </w:rPr>
      </w:pP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18. </w:t>
      </w:r>
      <w:r w:rsidRPr="001A3303" w:rsidR="001F3F4F">
        <w:rPr>
          <w:rFonts w:ascii="Arial" w:hAnsi="Arial" w:cs="Arial"/>
        </w:rPr>
        <w:t>Hođić Mirnesa, Buzet, Pintori 24/5, OIB: 60173646199</w:t>
      </w:r>
      <w:r w:rsidRPr="001A3303">
        <w:rPr>
          <w:rFonts w:ascii="Arial" w:hAnsi="Arial" w:cs="Arial"/>
        </w:rPr>
        <w:t xml:space="preserve">, prijavila je tražbinu u iznosu od </w:t>
      </w:r>
      <w:r w:rsidRPr="001A3303" w:rsidR="001F3F4F">
        <w:rPr>
          <w:rFonts w:ascii="Arial" w:hAnsi="Arial" w:cs="Arial"/>
        </w:rPr>
        <w:t>4.576,87</w:t>
      </w:r>
      <w:r w:rsidRPr="001A3303">
        <w:rPr>
          <w:rFonts w:ascii="Arial" w:hAnsi="Arial" w:cs="Arial"/>
        </w:rPr>
        <w:t xml:space="preserve"> eura, s osnova potvrde o neisplaćenim plaćama.  </w:t>
      </w: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upravitelj tražbinu priznaje u cijelosti kao tražbinu I višeg isplatnog reda.</w:t>
      </w: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Utvrđuje se da nijedan od stečajnih vjerovnika nije osporio tražbinu.</w:t>
      </w:r>
    </w:p>
    <w:p w:rsidRPr="001A3303" w:rsidR="00197E73" w:rsidP="00197E73" w:rsidRDefault="00197E7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Stečajni sudac objavljuje da se tražbina stečajnog vjerovnika </w:t>
      </w:r>
      <w:r w:rsidRPr="001A3303" w:rsidR="001F3F4F">
        <w:rPr>
          <w:rFonts w:ascii="Arial" w:hAnsi="Arial" w:cs="Arial"/>
        </w:rPr>
        <w:t>Hođić Mirnese, Buzet, Pintori 24/5, OIB: 60173646199</w:t>
      </w:r>
      <w:r w:rsidRPr="001A3303">
        <w:rPr>
          <w:rFonts w:ascii="Arial" w:hAnsi="Arial" w:cs="Arial"/>
        </w:rPr>
        <w:t xml:space="preserve">, smatra utvrđenom u iznosu od </w:t>
      </w:r>
      <w:r w:rsidRPr="001A3303" w:rsidR="001F3F4F">
        <w:rPr>
          <w:rFonts w:ascii="Arial" w:hAnsi="Arial" w:cs="Arial"/>
        </w:rPr>
        <w:t xml:space="preserve">4.576,87 </w:t>
      </w:r>
      <w:r w:rsidRPr="001A3303">
        <w:rPr>
          <w:rFonts w:ascii="Arial" w:hAnsi="Arial" w:cs="Arial"/>
        </w:rPr>
        <w:t>eura i razvrstava se u I viši isplatni red.</w:t>
      </w:r>
    </w:p>
    <w:p w:rsidR="0053339F" w:rsidP="0053339F" w:rsidRDefault="0053339F">
      <w:pPr>
        <w:jc w:val="both"/>
        <w:rPr>
          <w:rFonts w:ascii="Arial" w:hAnsi="Arial" w:cs="Arial"/>
          <w:color w:val="FF0000"/>
        </w:rPr>
      </w:pPr>
    </w:p>
    <w:p w:rsidRPr="001A3303" w:rsidR="001F3F4F" w:rsidP="001F3F4F" w:rsidRDefault="001F3F4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19</w:t>
      </w:r>
      <w:r w:rsidRPr="00263C41">
        <w:rPr>
          <w:rFonts w:ascii="Arial" w:hAnsi="Arial" w:cs="Arial"/>
        </w:rPr>
        <w:t xml:space="preserve">. </w:t>
      </w:r>
      <w:r w:rsidRPr="001A3303">
        <w:rPr>
          <w:rFonts w:ascii="Arial" w:hAnsi="Arial" w:cs="Arial"/>
        </w:rPr>
        <w:t xml:space="preserve">Horvatin Marinka, Buzet, Črnica 13, OIB: 20269774165, prijavila je tražbinu u iznosu od 2.656,87 eura, s osnova potvrde o neisplaćenim plaćama.  </w:t>
      </w:r>
    </w:p>
    <w:p w:rsidRPr="001A3303" w:rsidR="001F3F4F" w:rsidP="001F3F4F" w:rsidRDefault="001F3F4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upravitelj tražbinu priznaje u cijelosti kao tražbinu I višeg isplatnog reda.</w:t>
      </w:r>
    </w:p>
    <w:p w:rsidRPr="001A3303" w:rsidR="001F3F4F" w:rsidP="001F3F4F" w:rsidRDefault="001F3F4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Utvrđuje se da nijedan od stečajnih vjerovnika nije osporio tražbinu.</w:t>
      </w:r>
    </w:p>
    <w:p w:rsidRPr="001A3303" w:rsidR="001F3F4F" w:rsidP="001F3F4F" w:rsidRDefault="001F3F4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sudac objavljuje da se tražbina stečajnog vjerovnika Horvatin Marinke, Buzet, Črnica 13, OIB: 20269774165, smatra utvrđenom u iznosu od 2.656,87 eura i razvrstava se u I viši isplatni red.</w:t>
      </w:r>
    </w:p>
    <w:p w:rsidR="00197E73" w:rsidP="0053339F" w:rsidRDefault="00197E73">
      <w:pPr>
        <w:jc w:val="both"/>
        <w:rPr>
          <w:rFonts w:ascii="Arial" w:hAnsi="Arial" w:cs="Arial"/>
          <w:color w:val="FF0000"/>
        </w:rPr>
      </w:pPr>
    </w:p>
    <w:p w:rsidRPr="001A3303" w:rsidR="001A3303" w:rsidP="001A3303" w:rsidRDefault="001F3F4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20. Ivanović Jovan, Pula, Vitezovićeva ulica 16, OIB: 87711341087, prijavio je tražbinu u iznosu od 1.373,55 eura, s osnova potvrde o neisplaćenim plaćama.  </w:t>
      </w:r>
    </w:p>
    <w:p w:rsidRPr="001A3303" w:rsidR="001A3303" w:rsidP="001A3303" w:rsidRDefault="001A330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upravitelj tražbinu priznaje u cijelosti kao tražbinu I višeg isplatnog reda.</w:t>
      </w:r>
    </w:p>
    <w:p w:rsidRPr="00D63F81" w:rsidR="001A3303" w:rsidP="001A3303" w:rsidRDefault="001A330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Miroslav </w:t>
      </w:r>
      <w:r w:rsidRPr="00D63F81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italjić navodi da vjerovnik </w:t>
      </w:r>
      <w:r w:rsidRPr="00D63F81">
        <w:rPr>
          <w:rFonts w:ascii="Arial" w:hAnsi="Arial" w:cs="Arial"/>
        </w:rPr>
        <w:t>VITALJIĆ CONSULTING d.o.o.</w:t>
      </w:r>
      <w:r>
        <w:rPr>
          <w:rFonts w:ascii="Arial" w:hAnsi="Arial" w:cs="Arial"/>
        </w:rPr>
        <w:t xml:space="preserve"> osporava u cijelosti tražbinu vjerovnika Jovana Ivanovića, a sve budući da je njemu predmetna tražbina u cijelosti isplaćena. </w:t>
      </w:r>
    </w:p>
    <w:p w:rsidR="001A3303" w:rsidP="001A3303" w:rsidRDefault="001A3303">
      <w:pPr>
        <w:jc w:val="both"/>
        <w:rPr>
          <w:rFonts w:ascii="Arial" w:hAnsi="Arial" w:cs="Arial"/>
        </w:rPr>
      </w:pPr>
    </w:p>
    <w:p w:rsidR="001A3303" w:rsidP="001A3303" w:rsidRDefault="001A33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Miroslav Vitaljić moli stečajnog upravitelja da mu u kratkom roku dostavi dokumentaciju vezano uz predmetnu prijavu tražbine, a stečajni upravitelj navodi da će istu dostaviti u kratkom roku. </w:t>
      </w:r>
    </w:p>
    <w:p w:rsidR="001A3303" w:rsidP="001A3303" w:rsidRDefault="001A3303">
      <w:pPr>
        <w:jc w:val="both"/>
        <w:rPr>
          <w:rFonts w:ascii="Arial" w:hAnsi="Arial" w:cs="Arial"/>
        </w:rPr>
      </w:pPr>
    </w:p>
    <w:p w:rsidR="001A3303" w:rsidP="001A3303" w:rsidRDefault="001A33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sudac utvrđuje </w:t>
      </w:r>
      <w:r w:rsidRPr="001A3303">
        <w:rPr>
          <w:rFonts w:ascii="Arial" w:hAnsi="Arial" w:cs="Arial"/>
        </w:rPr>
        <w:t xml:space="preserve">da je tražbina stečajnog vjerovnika Ivanović Jovan, Pula, Vitezovićeva ulica 16, OIB: 87711341087, u cijelosti osporena te će vjerovnik koji je osporio tražbinu biti upućen u parnicu radi utvrđivanja </w:t>
      </w:r>
      <w:r>
        <w:rPr>
          <w:rFonts w:ascii="Arial" w:hAnsi="Arial" w:cs="Arial"/>
        </w:rPr>
        <w:t xml:space="preserve">osporene tražbine. </w:t>
      </w:r>
    </w:p>
    <w:p w:rsidR="00197E73" w:rsidP="0053339F" w:rsidRDefault="00197E73">
      <w:pPr>
        <w:jc w:val="both"/>
        <w:rPr>
          <w:rFonts w:ascii="Arial" w:hAnsi="Arial" w:cs="Arial"/>
          <w:color w:val="FF0000"/>
        </w:rPr>
      </w:pPr>
    </w:p>
    <w:p w:rsidRPr="001A3303" w:rsidR="001F3F4F" w:rsidP="001F3F4F" w:rsidRDefault="001F3F4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21. Javorski Marija, Veliki Grđevac, Donja Kovačica 1, OIB: 25358711348, prijavila je tražbinu u iznosu od 17,15 eura, s osnova potvrde o neisplaćenim plaćama.  </w:t>
      </w:r>
    </w:p>
    <w:p w:rsidRPr="001A3303" w:rsidR="001F3F4F" w:rsidP="001F3F4F" w:rsidRDefault="001F3F4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upravitelj tražbinu priznaje u cijelosti kao tražbinu I višeg isplatnog reda.</w:t>
      </w:r>
    </w:p>
    <w:p w:rsidRPr="001A3303" w:rsidR="001F3F4F" w:rsidP="001F3F4F" w:rsidRDefault="001F3F4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Utvrđuje se da nijedan od stečajnih vjerovnika nije osporio tražbinu.</w:t>
      </w:r>
    </w:p>
    <w:p w:rsidRPr="001A3303" w:rsidR="001F3F4F" w:rsidP="001F3F4F" w:rsidRDefault="001F3F4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sudac objavljuje da se tražbina stečajnog vjerovnika Javorski Marije, Veliki Grđevac, Donja Kovačica 1, OIB: 25358711348, smatra utvrđenom u iznosu od 17,15 eura i razvrstava se u I viši isplatni red.</w:t>
      </w:r>
    </w:p>
    <w:p w:rsidR="001F3F4F" w:rsidP="0053339F" w:rsidRDefault="001F3F4F">
      <w:pPr>
        <w:jc w:val="both"/>
        <w:rPr>
          <w:rFonts w:ascii="Arial" w:hAnsi="Arial" w:cs="Arial"/>
          <w:color w:val="FF0000"/>
        </w:rPr>
      </w:pPr>
    </w:p>
    <w:p w:rsidRPr="001A3303" w:rsidR="001F3F4F" w:rsidP="001F3F4F" w:rsidRDefault="001F3F4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22. Kos Snježana, Rijeka, Frane Supila 11, OIB: 95849326190, prijavila je tražbinu u iznosu od 8.077,18 eura, s osnova potvrde o neisplaćenim plaćama.  </w:t>
      </w:r>
    </w:p>
    <w:p w:rsidRPr="001A3303" w:rsidR="001F3F4F" w:rsidP="001F3F4F" w:rsidRDefault="001F3F4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upravitelj tražbinu priznaje u cijelosti kao tražbinu I višeg isplatnog reda.</w:t>
      </w:r>
    </w:p>
    <w:p w:rsidRPr="001A3303" w:rsidR="001F3F4F" w:rsidP="001F3F4F" w:rsidRDefault="001F3F4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Utvrđuje se da nijedan od stečajnih vjerovnika nije osporio tražbinu.</w:t>
      </w:r>
    </w:p>
    <w:p w:rsidRPr="001A3303" w:rsidR="001F3F4F" w:rsidP="001F3F4F" w:rsidRDefault="001F3F4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sudac objavljuje da se tražbina stečajnog vjerovnika Kos Snježane, Rijeka, Frane Supila 11, OIB: 95849326190, smatra utvrđenom u iznosu od 8.077,18 eura i razvrstava se u I viši isplatni red.</w:t>
      </w:r>
    </w:p>
    <w:p w:rsidR="001F3F4F" w:rsidP="0053339F" w:rsidRDefault="001F3F4F">
      <w:pPr>
        <w:jc w:val="both"/>
        <w:rPr>
          <w:rFonts w:ascii="Arial" w:hAnsi="Arial" w:cs="Arial"/>
          <w:color w:val="FF0000"/>
        </w:rPr>
      </w:pPr>
    </w:p>
    <w:p w:rsidRPr="001A3303" w:rsidR="001F3F4F" w:rsidP="001F3F4F" w:rsidRDefault="001F3F4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23. Kostelac Dražen, Kastav, Rubeši 104/7, OIB: 65829100867, prijavio je tražbinu u iznosu od 4.012,00 eura, s osnova naknade štete i doprinosa.  </w:t>
      </w:r>
    </w:p>
    <w:p w:rsidRPr="001A3303" w:rsidR="001F3F4F" w:rsidP="001F3F4F" w:rsidRDefault="001F3F4F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upravitelj tražbinu priznaje u cijelosti kao tražbinu I višeg isplatnog reda.</w:t>
      </w:r>
    </w:p>
    <w:p w:rsidRPr="001A3303" w:rsidR="001A3303" w:rsidP="001F3F4F" w:rsidRDefault="001A3303">
      <w:pPr>
        <w:ind w:firstLine="708"/>
        <w:jc w:val="both"/>
        <w:rPr>
          <w:rFonts w:ascii="Arial" w:hAnsi="Arial" w:cs="Arial"/>
        </w:rPr>
      </w:pPr>
    </w:p>
    <w:p w:rsidRPr="001A3303" w:rsidR="001A3303" w:rsidP="001A3303" w:rsidRDefault="001A330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Miroslav Vitaljić navodi da vjerovnik VITALJIĆ CONSULTING d.o.o. osporava u cijelosti tražbinu vjerovnika Dražena Kostelca, a sve budući da je njemu predmetna tražbina u cijelosti isplaćena. </w:t>
      </w:r>
    </w:p>
    <w:p w:rsidRPr="001A3303" w:rsidR="001A3303" w:rsidP="001A3303" w:rsidRDefault="001A3303">
      <w:pPr>
        <w:jc w:val="both"/>
        <w:rPr>
          <w:rFonts w:ascii="Arial" w:hAnsi="Arial" w:cs="Arial"/>
        </w:rPr>
      </w:pPr>
    </w:p>
    <w:p w:rsidRPr="001A3303" w:rsidR="001A3303" w:rsidP="001A3303" w:rsidRDefault="001A3303">
      <w:pPr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ab/>
        <w:t xml:space="preserve">Miroslav Vitaljić moli stečajnog upravitelja da mu u kratkom roku dostavi dokumentaciju vezano uz predmetnu prijavu tražbine, a stečajni upravitelj navodi da će istu dostaviti u kratkom roku. </w:t>
      </w:r>
    </w:p>
    <w:p w:rsidRPr="001A3303" w:rsidR="001A3303" w:rsidP="001A3303" w:rsidRDefault="001A3303">
      <w:pPr>
        <w:jc w:val="both"/>
        <w:rPr>
          <w:rFonts w:ascii="Arial" w:hAnsi="Arial" w:cs="Arial"/>
        </w:rPr>
      </w:pPr>
    </w:p>
    <w:p w:rsidRPr="001A3303" w:rsidR="001A3303" w:rsidP="001A3303" w:rsidRDefault="001A3303">
      <w:pPr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ab/>
        <w:t>Stečajni sudac utvrđuje da je tražbina stečajnog vjerovnika Kostelac Dražen</w:t>
      </w:r>
      <w:r>
        <w:rPr>
          <w:rFonts w:ascii="Arial" w:hAnsi="Arial" w:cs="Arial"/>
        </w:rPr>
        <w:t>a</w:t>
      </w:r>
      <w:r w:rsidRPr="001A3303">
        <w:rPr>
          <w:rFonts w:ascii="Arial" w:hAnsi="Arial" w:cs="Arial"/>
        </w:rPr>
        <w:t xml:space="preserve">, Kastav, Rubeši 104/7, OIB: 65829100867, u cijelosti osporena te će vjerovnik koji je osporio tražbinu biti upućen u parnicu radi utvrđivanja osporene tražbine. </w:t>
      </w:r>
    </w:p>
    <w:p w:rsidR="001F3F4F" w:rsidP="0053339F" w:rsidRDefault="001F3F4F">
      <w:pPr>
        <w:jc w:val="both"/>
        <w:rPr>
          <w:rFonts w:ascii="Arial" w:hAnsi="Arial" w:cs="Arial"/>
          <w:color w:val="FF0000"/>
        </w:rPr>
      </w:pPr>
    </w:p>
    <w:p w:rsidRPr="001A3303" w:rsidR="009461BD" w:rsidP="009461BD" w:rsidRDefault="009461BD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24. Koraca Darinka</w:t>
      </w:r>
      <w:r w:rsidRPr="001A3303" w:rsidR="00912DB7">
        <w:rPr>
          <w:rFonts w:ascii="Arial" w:hAnsi="Arial" w:cs="Arial"/>
        </w:rPr>
        <w:t>, Karojba, Karojba 57</w:t>
      </w:r>
      <w:r w:rsidRPr="001A3303">
        <w:rPr>
          <w:rFonts w:ascii="Arial" w:hAnsi="Arial" w:cs="Arial"/>
        </w:rPr>
        <w:t xml:space="preserve">, OIB: 16929478752, prijavila je tražbinu u iznosu od 1.400,00 eura, s osnova otpremnine.  </w:t>
      </w:r>
    </w:p>
    <w:p w:rsidRPr="001A3303" w:rsidR="009461BD" w:rsidP="009461BD" w:rsidRDefault="009461BD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upravitelj tražbinu priznaje u cijelosti kao tražbinu I višeg isplatnog reda.</w:t>
      </w:r>
    </w:p>
    <w:p w:rsidRPr="001A3303" w:rsidR="009461BD" w:rsidP="009461BD" w:rsidRDefault="009461BD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Utvrđuje se da nijedan od stečajnih vjerovnika nije osporio tražbinu.</w:t>
      </w:r>
    </w:p>
    <w:p w:rsidRPr="001A3303" w:rsidR="009461BD" w:rsidP="009461BD" w:rsidRDefault="009461BD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sudac objavljuje da se tražbina stečajnog vjerovnika Koraca Darinke, OIB: 16929478752, smatra utvrđenom u iznosu od 1.400,00 eura i razvrstava se u I viši isplatni red.</w:t>
      </w:r>
    </w:p>
    <w:p w:rsidR="009461BD" w:rsidP="0053339F" w:rsidRDefault="009461BD">
      <w:pPr>
        <w:jc w:val="both"/>
        <w:rPr>
          <w:rFonts w:ascii="Arial" w:hAnsi="Arial" w:cs="Arial"/>
          <w:color w:val="FF0000"/>
        </w:rPr>
      </w:pPr>
    </w:p>
    <w:p w:rsidRPr="001A3303" w:rsidR="009461BD" w:rsidP="009461BD" w:rsidRDefault="009461BD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25. Koval Tetiana, </w:t>
      </w:r>
      <w:r w:rsidRPr="001A3303" w:rsidR="003806D0">
        <w:rPr>
          <w:rFonts w:ascii="Arial" w:hAnsi="Arial" w:cs="Arial"/>
        </w:rPr>
        <w:t>Ukrajina</w:t>
      </w:r>
      <w:r w:rsidRPr="001A3303">
        <w:rPr>
          <w:rFonts w:ascii="Arial" w:hAnsi="Arial" w:cs="Arial"/>
        </w:rPr>
        <w:t>,</w:t>
      </w:r>
      <w:r w:rsidR="00C646BF">
        <w:rPr>
          <w:rFonts w:ascii="Arial" w:hAnsi="Arial" w:cs="Arial"/>
        </w:rPr>
        <w:t xml:space="preserve"> </w:t>
      </w:r>
      <w:r w:rsidRPr="001A3303">
        <w:rPr>
          <w:rFonts w:ascii="Arial" w:hAnsi="Arial" w:cs="Arial"/>
        </w:rPr>
        <w:t xml:space="preserve">prijavila je tražbinu u iznosu od 1.148,00 eura, s osnova potvrde o neisplaćenim plaćama.  </w:t>
      </w:r>
    </w:p>
    <w:p w:rsidRPr="001A3303" w:rsidR="009461BD" w:rsidP="009461BD" w:rsidRDefault="009461BD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>Stečajni upravitelj tražbinu priznaje u cijelosti kao tražbinu I višeg isplatnog reda.</w:t>
      </w:r>
      <w:r w:rsidR="00C646BF">
        <w:rPr>
          <w:rFonts w:ascii="Arial" w:hAnsi="Arial" w:cs="Arial"/>
        </w:rPr>
        <w:t xml:space="preserve"> Dodaje podatke za vjerovnika Koval Tetianu. Adresa: Jastrebarsko, Dr. Franje Tuđmana 51, OIB: </w:t>
      </w:r>
      <w:r w:rsidRPr="00C646BF" w:rsidR="00C646BF">
        <w:rPr>
          <w:rFonts w:ascii="Arial" w:hAnsi="Arial" w:cs="Arial"/>
        </w:rPr>
        <w:t>04012847208</w:t>
      </w:r>
      <w:r w:rsidR="00C646BF">
        <w:rPr>
          <w:rFonts w:ascii="Arial" w:hAnsi="Arial" w:cs="Arial"/>
        </w:rPr>
        <w:t>.</w:t>
      </w:r>
    </w:p>
    <w:p w:rsidRPr="001A3303" w:rsidR="001A3303" w:rsidP="001A3303" w:rsidRDefault="001A3303">
      <w:pPr>
        <w:ind w:firstLine="708"/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 xml:space="preserve">Miroslav Vitaljić navodi da vjerovnik VITALJIĆ CONSULTING d.o.o. osporava u cijelosti tražbinu vjerovnika Tetiane Koval, a sve budući da je njoj predmetna tražbina u cijelosti isplaćena. </w:t>
      </w:r>
    </w:p>
    <w:p w:rsidRPr="001A3303" w:rsidR="001A3303" w:rsidP="001A3303" w:rsidRDefault="001A3303">
      <w:pPr>
        <w:jc w:val="both"/>
        <w:rPr>
          <w:rFonts w:ascii="Arial" w:hAnsi="Arial" w:cs="Arial"/>
        </w:rPr>
      </w:pPr>
    </w:p>
    <w:p w:rsidRPr="001A3303" w:rsidR="001A3303" w:rsidP="001A3303" w:rsidRDefault="001A3303">
      <w:pPr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ab/>
        <w:t xml:space="preserve">Miroslav Vitaljić moli stečajnog upravitelja da mu u kratkom roku dostavi dokumentaciju vezano uz predmetnu prijavu tražbine, a stečajni upravitelj navodi da će istu dostaviti u kratkom roku. </w:t>
      </w:r>
    </w:p>
    <w:p w:rsidRPr="001A3303" w:rsidR="001A3303" w:rsidP="001A3303" w:rsidRDefault="001A3303">
      <w:pPr>
        <w:jc w:val="both"/>
        <w:rPr>
          <w:rFonts w:ascii="Arial" w:hAnsi="Arial" w:cs="Arial"/>
        </w:rPr>
      </w:pPr>
    </w:p>
    <w:p w:rsidRPr="001A3303" w:rsidR="001A3303" w:rsidP="001A3303" w:rsidRDefault="001A3303">
      <w:pPr>
        <w:jc w:val="both"/>
        <w:rPr>
          <w:rFonts w:ascii="Arial" w:hAnsi="Arial" w:cs="Arial"/>
        </w:rPr>
      </w:pPr>
      <w:r w:rsidRPr="001A3303">
        <w:rPr>
          <w:rFonts w:ascii="Arial" w:hAnsi="Arial" w:cs="Arial"/>
        </w:rPr>
        <w:tab/>
        <w:t>Stečajni sudac utvrđuje da je tražbina stečajnog vjerovnika Koval Tetiane, Ukrajina</w:t>
      </w:r>
      <w:r w:rsidR="00C646BF">
        <w:rPr>
          <w:rFonts w:ascii="Arial" w:hAnsi="Arial" w:cs="Arial"/>
        </w:rPr>
        <w:t xml:space="preserve">, Jastrebarsko, Dr. Franje Tuđmana 51, OIB: </w:t>
      </w:r>
      <w:r w:rsidRPr="00C646BF" w:rsidR="00C646BF">
        <w:rPr>
          <w:rFonts w:ascii="Arial" w:hAnsi="Arial" w:cs="Arial"/>
        </w:rPr>
        <w:t>04012847208</w:t>
      </w:r>
      <w:r w:rsidRPr="001A3303">
        <w:rPr>
          <w:rFonts w:ascii="Arial" w:hAnsi="Arial" w:cs="Arial"/>
        </w:rPr>
        <w:t xml:space="preserve">, u cijelosti osporena te će vjerovnik koji je osporio tražbinu biti upućen u parnicu radi utvrđivanja osporene tražbine. </w:t>
      </w:r>
    </w:p>
    <w:p w:rsidR="009461BD" w:rsidP="0053339F" w:rsidRDefault="009461BD">
      <w:pPr>
        <w:jc w:val="both"/>
        <w:rPr>
          <w:rFonts w:ascii="Arial" w:hAnsi="Arial" w:cs="Arial"/>
          <w:color w:val="FF0000"/>
        </w:rPr>
      </w:pPr>
    </w:p>
    <w:p w:rsidRPr="00C646BF" w:rsidR="009461BD" w:rsidP="009461BD" w:rsidRDefault="009461BD">
      <w:pPr>
        <w:ind w:firstLine="708"/>
        <w:jc w:val="both"/>
        <w:rPr>
          <w:rFonts w:ascii="Arial" w:hAnsi="Arial" w:cs="Arial"/>
        </w:rPr>
      </w:pPr>
      <w:r w:rsidRPr="00C646BF">
        <w:rPr>
          <w:rFonts w:ascii="Arial" w:hAnsi="Arial" w:cs="Arial"/>
        </w:rPr>
        <w:t xml:space="preserve">26. Legin Josip, Vinkovci, Vladimira Nazora 5, OIB: 14835905716, prijavio je tražbinu u iznosu od 2.757,68 eura, s osnova potvrde o neisplaćenim plaćama.  </w:t>
      </w:r>
    </w:p>
    <w:p w:rsidRPr="00C646BF" w:rsidR="009461BD" w:rsidP="009461BD" w:rsidRDefault="009461BD">
      <w:pPr>
        <w:ind w:firstLine="708"/>
        <w:jc w:val="both"/>
        <w:rPr>
          <w:rFonts w:ascii="Arial" w:hAnsi="Arial" w:cs="Arial"/>
        </w:rPr>
      </w:pPr>
      <w:r w:rsidRPr="00C646BF">
        <w:rPr>
          <w:rFonts w:ascii="Arial" w:hAnsi="Arial" w:cs="Arial"/>
        </w:rPr>
        <w:t>Stečajni upravitelj tražbinu priznaje u cijelosti kao tražbinu I višeg isplatnog reda.</w:t>
      </w:r>
    </w:p>
    <w:p w:rsidRPr="00C646BF" w:rsidR="009461BD" w:rsidP="009461BD" w:rsidRDefault="009461BD">
      <w:pPr>
        <w:ind w:firstLine="708"/>
        <w:jc w:val="both"/>
        <w:rPr>
          <w:rFonts w:ascii="Arial" w:hAnsi="Arial" w:cs="Arial"/>
        </w:rPr>
      </w:pPr>
      <w:r w:rsidRPr="00C646BF">
        <w:rPr>
          <w:rFonts w:ascii="Arial" w:hAnsi="Arial" w:cs="Arial"/>
        </w:rPr>
        <w:t>Utvrđuje se da nijedan od stečajnih vjerovnika nije osporio tražbinu.</w:t>
      </w:r>
    </w:p>
    <w:p w:rsidRPr="00C646BF" w:rsidR="009461BD" w:rsidP="009461BD" w:rsidRDefault="009461BD">
      <w:pPr>
        <w:ind w:firstLine="708"/>
        <w:jc w:val="both"/>
        <w:rPr>
          <w:rFonts w:ascii="Arial" w:hAnsi="Arial" w:cs="Arial"/>
        </w:rPr>
      </w:pPr>
      <w:r w:rsidRPr="00C646BF">
        <w:rPr>
          <w:rFonts w:ascii="Arial" w:hAnsi="Arial" w:cs="Arial"/>
        </w:rPr>
        <w:t>Stečajni sudac objavljuje da se tražbina stečajnog vjerovnika Legin Josipa, Vinkovci, Vladimira Nazora 5, OIB: 14835905716, smatra utvrđenom u iznosu od 2.757,68 eura i razvrstava se u I viši isplatni red.</w:t>
      </w:r>
    </w:p>
    <w:p w:rsidR="009461BD" w:rsidP="0053339F" w:rsidRDefault="009461BD">
      <w:pPr>
        <w:jc w:val="both"/>
        <w:rPr>
          <w:rFonts w:ascii="Arial" w:hAnsi="Arial" w:cs="Arial"/>
          <w:color w:val="FF0000"/>
        </w:rPr>
      </w:pPr>
    </w:p>
    <w:p w:rsidRPr="00207595" w:rsidR="009461BD" w:rsidP="009461BD" w:rsidRDefault="009461B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 xml:space="preserve">27. Majcan Denis, Buzet, Frana Flega 7, OIB: 97543402102, prijavio je tražbinu u iznosu od 3.775,85 eura, s osnova obračuna plaće za 4. i 5. mjesec 2025. godine.  </w:t>
      </w:r>
    </w:p>
    <w:p w:rsidRPr="00207595" w:rsidR="009461BD" w:rsidP="009461BD" w:rsidRDefault="009461B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Stečajni upravitelj tražbinu priznaje u cijelosti kao tražbinu I višeg isplatnog reda.</w:t>
      </w:r>
    </w:p>
    <w:p w:rsidRPr="00207595" w:rsidR="00C646BF" w:rsidP="00C646BF" w:rsidRDefault="00C646BF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 xml:space="preserve">Miroslav Vitaljić navodi da vjerovnik VITALJIĆ CONSULTING d.o.o. osporava u cijelosti tražbinu vjerovnika </w:t>
      </w:r>
      <w:r w:rsidRPr="00207595" w:rsidR="00207595">
        <w:rPr>
          <w:rFonts w:ascii="Arial" w:hAnsi="Arial" w:cs="Arial"/>
        </w:rPr>
        <w:t>Denisa Majcana</w:t>
      </w:r>
      <w:r w:rsidRPr="00207595">
        <w:rPr>
          <w:rFonts w:ascii="Arial" w:hAnsi="Arial" w:cs="Arial"/>
        </w:rPr>
        <w:t xml:space="preserve">, a sve budući da je </w:t>
      </w:r>
      <w:r w:rsidRPr="00207595" w:rsidR="00207595">
        <w:rPr>
          <w:rFonts w:ascii="Arial" w:hAnsi="Arial" w:cs="Arial"/>
        </w:rPr>
        <w:t>njemu</w:t>
      </w:r>
      <w:r w:rsidRPr="00207595">
        <w:rPr>
          <w:rFonts w:ascii="Arial" w:hAnsi="Arial" w:cs="Arial"/>
        </w:rPr>
        <w:t xml:space="preserve"> predmetna tražbina u cijelosti isplaćena. </w:t>
      </w:r>
    </w:p>
    <w:p w:rsidRPr="00207595" w:rsidR="00C646BF" w:rsidP="00C646BF" w:rsidRDefault="00C646BF">
      <w:pPr>
        <w:jc w:val="both"/>
        <w:rPr>
          <w:rFonts w:ascii="Arial" w:hAnsi="Arial" w:cs="Arial"/>
        </w:rPr>
      </w:pPr>
    </w:p>
    <w:p w:rsidRPr="00207595" w:rsidR="00C646BF" w:rsidP="00C646BF" w:rsidRDefault="00C646BF">
      <w:pPr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ab/>
        <w:t xml:space="preserve">Miroslav Vitaljić moli stečajnog upravitelja da mu u kratkom roku dostavi dokumentaciju vezano uz predmetnu prijavu tražbine, a stečajni upravitelj navodi da će istu dostaviti u kratkom roku. </w:t>
      </w:r>
    </w:p>
    <w:p w:rsidRPr="00207595" w:rsidR="00C646BF" w:rsidP="00C646BF" w:rsidRDefault="00C646BF">
      <w:pPr>
        <w:jc w:val="both"/>
        <w:rPr>
          <w:rFonts w:ascii="Arial" w:hAnsi="Arial" w:cs="Arial"/>
        </w:rPr>
      </w:pPr>
    </w:p>
    <w:p w:rsidRPr="001A3303" w:rsidR="00C646BF" w:rsidP="00C646BF" w:rsidRDefault="00C646BF">
      <w:pPr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ab/>
        <w:t xml:space="preserve">Stečajni sudac utvrđuje da je tražbina stečajnog vjerovnika </w:t>
      </w:r>
      <w:r w:rsidRPr="00207595" w:rsidR="00207595">
        <w:rPr>
          <w:rFonts w:ascii="Arial" w:hAnsi="Arial" w:cs="Arial"/>
        </w:rPr>
        <w:t>Majcan Denisa, Buzet, Frana Flega 7, OIB: 97543402102</w:t>
      </w:r>
      <w:r w:rsidRPr="00207595">
        <w:rPr>
          <w:rFonts w:ascii="Arial" w:hAnsi="Arial" w:cs="Arial"/>
        </w:rPr>
        <w:t xml:space="preserve">, u cijelosti osporena te će vjerovnik koji je osporio tražbinu biti upućen u parnicu radi utvrđivanja </w:t>
      </w:r>
      <w:r w:rsidRPr="001A3303">
        <w:rPr>
          <w:rFonts w:ascii="Arial" w:hAnsi="Arial" w:cs="Arial"/>
        </w:rPr>
        <w:t xml:space="preserve">osporene tražbine. </w:t>
      </w:r>
    </w:p>
    <w:p w:rsidR="009461BD" w:rsidP="0053339F" w:rsidRDefault="009461BD">
      <w:pPr>
        <w:jc w:val="both"/>
        <w:rPr>
          <w:rFonts w:ascii="Arial" w:hAnsi="Arial" w:cs="Arial"/>
          <w:color w:val="FF0000"/>
        </w:rPr>
      </w:pP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 xml:space="preserve">28. Margetić Kristina, Oprtalj, Sv. Stjepan 60, OIB: 65283058650, prijavila je tražbinu u iznosu od 158,24 eura, s osnova potvrde o neisplaćenim doprinosima.  </w:t>
      </w: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Stečajni upravitelj tražbinu priznaje u cijelosti kao tražbinu I višeg isplatnog reda.</w:t>
      </w: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Utvrđuje se da nijedan od stečajnih vjerovnika nije osporio tražbinu.</w:t>
      </w: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Stečajni sudac objavljuje da se tražbina stečajnog vjerovnika Margetić Kristine, Oprtalj, Sv. Stjepan 60, OIB: 65283058650, smatra utvrđenom u iznosu od 158,24 eura i razvrstava se u I viši isplatni red.</w:t>
      </w:r>
    </w:p>
    <w:p w:rsidR="00725C7D" w:rsidP="0053339F" w:rsidRDefault="00725C7D">
      <w:pPr>
        <w:jc w:val="both"/>
        <w:rPr>
          <w:rFonts w:ascii="Arial" w:hAnsi="Arial" w:cs="Arial"/>
          <w:color w:val="FF0000"/>
        </w:rPr>
      </w:pP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29. Marković Anđelka</w:t>
      </w:r>
      <w:r w:rsidRPr="00207595" w:rsidR="003806D0">
        <w:rPr>
          <w:rFonts w:ascii="Arial" w:hAnsi="Arial" w:cs="Arial"/>
        </w:rPr>
        <w:t xml:space="preserve"> (ranije Tolić)</w:t>
      </w:r>
      <w:r w:rsidRPr="00207595">
        <w:rPr>
          <w:rFonts w:ascii="Arial" w:hAnsi="Arial" w:cs="Arial"/>
        </w:rPr>
        <w:t xml:space="preserve">, Poreč, Nova Vas, Slatinka 28, OIB: 31552762205, prijavila je tražbinu u iznosu od 1.868,45 eura, s osnova potvrde o neisplaćenim plaćama za 4. i 5. mjesec 2025. godine.  </w:t>
      </w: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Stečajni upravitelj tražbinu priznaje u cijelosti kao tražbinu I višeg isplatnog reda.</w:t>
      </w: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Utvrđuje se da nijedan od stečajnih vjerovnika nije osporio tražbinu.</w:t>
      </w: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Stečajni sudac objavljuje da se tražbina stečajnog vjerovnika Marković Anđelke, Poreč, Nova Vas, Slatinka 28, OIB: 31552762205, smatra utvrđenom u iznosu od 1.868,45 eura i razvrstava se u I viši isplatni red.</w:t>
      </w:r>
    </w:p>
    <w:p w:rsidR="00725C7D" w:rsidP="0053339F" w:rsidRDefault="00725C7D">
      <w:pPr>
        <w:jc w:val="both"/>
        <w:rPr>
          <w:rFonts w:ascii="Arial" w:hAnsi="Arial" w:cs="Arial"/>
          <w:color w:val="FF0000"/>
        </w:rPr>
      </w:pP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30. Matokanović Dunja, Oprtalj, Oprtalj 60, OIB: 21236437632, prijavila je tražbinu u iznosu od 2.379,68 eura, s osnova obračuna plaće za 4. i 5. mjesec 2025. godine.</w:t>
      </w: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Stečajni upravitelj tražbinu priznaje u cijelosti kao tražbinu I višeg isplatnog reda.</w:t>
      </w: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Utvrđuje se da nijedan od stečajnih vjerovnika nije osporio tražbinu.</w:t>
      </w: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Stečajni sudac objavljuje da se tražbina stečajnog vjerovnika Matokanović Dunje, Oprtalj, Oprtalj 60, OIB: 21236437632, smatra utvrđenom u iznosu od 2.379,68  eura i razvrstava se u I viši isplatni red.</w:t>
      </w:r>
    </w:p>
    <w:p w:rsidR="00725C7D" w:rsidP="00725C7D" w:rsidRDefault="00725C7D">
      <w:pPr>
        <w:ind w:firstLine="708"/>
        <w:jc w:val="both"/>
        <w:rPr>
          <w:rFonts w:ascii="Arial" w:hAnsi="Arial" w:cs="Arial"/>
        </w:rPr>
      </w:pP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31. Međugorac Dražen, Oprtalj, Slunjska ulica 14, OIB: 26586959460, prijavio je tražbinu u iznosu od 4.752,92 eura, s osnova potvrde o neisplaćenim plaćama.</w:t>
      </w: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Stečajni upravitelj tražbinu priznaje u cijelosti kao tražbinu I višeg isplatnog reda.</w:t>
      </w: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Utvrđuje se da nijedan od stečajnih vjerovnika nije osporio tražbinu.</w:t>
      </w:r>
    </w:p>
    <w:p w:rsidRPr="00207595" w:rsidR="00725C7D" w:rsidP="00725C7D" w:rsidRDefault="00725C7D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 xml:space="preserve">Stečajni sudac objavljuje da se tražbina stečajnog vjerovnika </w:t>
      </w:r>
      <w:r w:rsidRPr="00207595" w:rsidR="001E6319">
        <w:rPr>
          <w:rFonts w:ascii="Arial" w:hAnsi="Arial" w:cs="Arial"/>
        </w:rPr>
        <w:t>Međugorac Dražena, Oprtalj, Slunjska ulica 14, OIB: 26586959460</w:t>
      </w:r>
      <w:r w:rsidRPr="00207595">
        <w:rPr>
          <w:rFonts w:ascii="Arial" w:hAnsi="Arial" w:cs="Arial"/>
        </w:rPr>
        <w:t xml:space="preserve">, smatra utvrđenom u iznosu od </w:t>
      </w:r>
      <w:r w:rsidRPr="00207595" w:rsidR="001E6319">
        <w:rPr>
          <w:rFonts w:ascii="Arial" w:hAnsi="Arial" w:cs="Arial"/>
        </w:rPr>
        <w:t xml:space="preserve">4.752,92 </w:t>
      </w:r>
      <w:r w:rsidRPr="00207595">
        <w:rPr>
          <w:rFonts w:ascii="Arial" w:hAnsi="Arial" w:cs="Arial"/>
        </w:rPr>
        <w:t>eura i razvrstava se u I viši isplatni red.</w:t>
      </w:r>
    </w:p>
    <w:p w:rsidR="00197E73" w:rsidP="0053339F" w:rsidRDefault="00197E73">
      <w:pPr>
        <w:jc w:val="both"/>
        <w:rPr>
          <w:rFonts w:ascii="Arial" w:hAnsi="Arial" w:cs="Arial"/>
          <w:color w:val="FF0000"/>
        </w:rPr>
      </w:pPr>
    </w:p>
    <w:p w:rsidRPr="00207595" w:rsidR="001E6319" w:rsidP="001E6319" w:rsidRDefault="003806D0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32</w:t>
      </w:r>
      <w:r w:rsidRPr="00207595" w:rsidR="001E6319">
        <w:rPr>
          <w:rFonts w:ascii="Arial" w:hAnsi="Arial" w:cs="Arial"/>
        </w:rPr>
        <w:t>. Mekityn Hlorija, Červar Porat, Ul. Agava 3, OIB: 65124807251, prijavila je tražbinu u iznosu od 1.877,95 eura, s osnova potvrde o neisplaćenim plaćama.</w:t>
      </w:r>
    </w:p>
    <w:p w:rsidRPr="00207595" w:rsidR="001E6319" w:rsidP="001E6319" w:rsidRDefault="001E6319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>Stečajni upravitelj tražbinu priznaje u cijelosti kao tražbinu I višeg isplatnog reda.</w:t>
      </w:r>
    </w:p>
    <w:p w:rsidRPr="00207595" w:rsidR="00207595" w:rsidP="00207595" w:rsidRDefault="00207595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 xml:space="preserve">Miroslav Vitaljić navodi da vjerovnik VITALJIĆ CONSULTING d.o.o. osporava u cijelosti tražbinu vjerovnika Hlorije Mekityn, a sve budući da je njoj predmetna tražbina u cijelosti isplaćena. </w:t>
      </w:r>
    </w:p>
    <w:p w:rsidRPr="00207595" w:rsidR="00207595" w:rsidP="00207595" w:rsidRDefault="00207595">
      <w:pPr>
        <w:jc w:val="both"/>
        <w:rPr>
          <w:rFonts w:ascii="Arial" w:hAnsi="Arial" w:cs="Arial"/>
        </w:rPr>
      </w:pPr>
    </w:p>
    <w:p w:rsidRPr="00207595" w:rsidR="00207595" w:rsidP="00207595" w:rsidRDefault="00207595">
      <w:pPr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ab/>
        <w:t xml:space="preserve">Miroslav Vitaljić moli stečajnog upravitelja da mu u kratkom roku dostavi dokumentaciju vezano uz predmetnu prijavu tražbine, a stečajni upravitelj navodi da će istu dostaviti u kratkom roku. </w:t>
      </w:r>
    </w:p>
    <w:p w:rsidRPr="00207595" w:rsidR="00207595" w:rsidP="00207595" w:rsidRDefault="00207595">
      <w:pPr>
        <w:jc w:val="both"/>
        <w:rPr>
          <w:rFonts w:ascii="Arial" w:hAnsi="Arial" w:cs="Arial"/>
        </w:rPr>
      </w:pPr>
    </w:p>
    <w:p w:rsidR="00207595" w:rsidP="00207595" w:rsidRDefault="00207595">
      <w:pPr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ab/>
        <w:t xml:space="preserve">Stečajni sudac utvrđuje da je tražbina stečajnog vjerovnika Mekityn Hlorije, Červar Porat, Ul. Agava 3, OIB: 65124807251, u cijelosti osporena te će vjerovnik koji je osporio tražbinu biti upućen u parnicu radi utvrđivanja osporene </w:t>
      </w:r>
      <w:r w:rsidRPr="001A3303">
        <w:rPr>
          <w:rFonts w:ascii="Arial" w:hAnsi="Arial" w:cs="Arial"/>
        </w:rPr>
        <w:t xml:space="preserve">tražbine. </w:t>
      </w:r>
    </w:p>
    <w:p w:rsidR="001E6319" w:rsidP="0053339F" w:rsidRDefault="001E6319">
      <w:pPr>
        <w:jc w:val="both"/>
        <w:rPr>
          <w:rFonts w:ascii="Arial" w:hAnsi="Arial" w:cs="Arial"/>
          <w:color w:val="FF0000"/>
        </w:rPr>
      </w:pPr>
    </w:p>
    <w:p w:rsidRPr="000B7101" w:rsidR="001E6319" w:rsidP="001E6319" w:rsidRDefault="003806D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33</w:t>
      </w:r>
      <w:r w:rsidRPr="000B7101" w:rsidR="001E6319">
        <w:rPr>
          <w:rFonts w:ascii="Arial" w:hAnsi="Arial" w:cs="Arial"/>
        </w:rPr>
        <w:t xml:space="preserve">. Pantelić Saša, </w:t>
      </w:r>
      <w:r w:rsidRPr="000B7101">
        <w:rPr>
          <w:rFonts w:ascii="Arial" w:hAnsi="Arial" w:cs="Arial"/>
        </w:rPr>
        <w:t>Kraljevica, Ban</w:t>
      </w:r>
      <w:r w:rsidRPr="000B7101" w:rsidR="00403D44">
        <w:rPr>
          <w:rFonts w:ascii="Arial" w:hAnsi="Arial" w:cs="Arial"/>
        </w:rPr>
        <w:t>j</w:t>
      </w:r>
      <w:r w:rsidRPr="000B7101">
        <w:rPr>
          <w:rFonts w:ascii="Arial" w:hAnsi="Arial" w:cs="Arial"/>
        </w:rPr>
        <w:t xml:space="preserve"> 39a, OIB: 03851951341</w:t>
      </w:r>
      <w:r w:rsidRPr="000B7101" w:rsidR="001E6319">
        <w:rPr>
          <w:rFonts w:ascii="Arial" w:hAnsi="Arial" w:cs="Arial"/>
        </w:rPr>
        <w:t xml:space="preserve"> prijavio je tražbinu u iznosu od 1.036,00 eura, s osnova potvrde o neisplaćenim plaćama.</w:t>
      </w:r>
    </w:p>
    <w:p w:rsidRPr="000B7101" w:rsidR="001E6319" w:rsidP="001E6319" w:rsidRDefault="001E6319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upravitelj tražbinu priznaje u cijelosti kao tražbinu I višeg isplatnog reda.</w:t>
      </w:r>
    </w:p>
    <w:p w:rsidRPr="000B7101" w:rsidR="001E6319" w:rsidP="001E6319" w:rsidRDefault="001E6319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Utvrđuje se da nijedan od stečajnih vjerovnika nije osporio tražbinu.</w:t>
      </w:r>
    </w:p>
    <w:p w:rsidRPr="000B7101" w:rsidR="001E6319" w:rsidP="001E6319" w:rsidRDefault="001E6319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 xml:space="preserve">Stečajni sudac objavljuje da se tražbina stečajnog vjerovnika </w:t>
      </w:r>
      <w:r w:rsidRPr="000B7101" w:rsidR="00207595">
        <w:rPr>
          <w:rFonts w:ascii="Arial" w:hAnsi="Arial" w:cs="Arial"/>
        </w:rPr>
        <w:t>Pantelić Saše, Kraljevica, Banj 39a, OIB: 03851951341</w:t>
      </w:r>
      <w:r w:rsidRPr="000B7101">
        <w:rPr>
          <w:rFonts w:ascii="Arial" w:hAnsi="Arial" w:cs="Arial"/>
        </w:rPr>
        <w:t>, smatra utvrđenom u iznosu od 1.036,00 eura i razvrstava se u I viši isplatni red.</w:t>
      </w:r>
    </w:p>
    <w:p w:rsidR="001E6319" w:rsidP="0053339F" w:rsidRDefault="001E6319">
      <w:pPr>
        <w:jc w:val="both"/>
        <w:rPr>
          <w:rFonts w:ascii="Arial" w:hAnsi="Arial" w:cs="Arial"/>
          <w:color w:val="FF0000"/>
        </w:rPr>
      </w:pPr>
    </w:p>
    <w:p w:rsidRPr="000B7101" w:rsidR="001E6319" w:rsidP="001E6319" w:rsidRDefault="003806D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34</w:t>
      </w:r>
      <w:r w:rsidRPr="000B7101" w:rsidR="001E6319">
        <w:rPr>
          <w:rFonts w:ascii="Arial" w:hAnsi="Arial" w:cs="Arial"/>
        </w:rPr>
        <w:t>. Paris Jedrejčić Tanja, Pazin, Lindar 50, OIB: 69980090250, prijavila je tražbinu u iznosu od 10.030,00 eura, s osnova potvrde o neisplaćenim plaćama.</w:t>
      </w:r>
    </w:p>
    <w:p w:rsidRPr="000B7101" w:rsidR="001E6319" w:rsidP="001E6319" w:rsidRDefault="001E6319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upravitelj tražbinu priznaje u cijelosti kao tražbinu I višeg isplatnog reda.</w:t>
      </w:r>
    </w:p>
    <w:p w:rsidRPr="000B7101" w:rsidR="001E6319" w:rsidP="001E6319" w:rsidRDefault="001E6319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Utvrđuje se da nijedan od stečajnih vjerovnika nije osporio tražbinu.</w:t>
      </w:r>
    </w:p>
    <w:p w:rsidRPr="000B7101" w:rsidR="001E6319" w:rsidP="001E6319" w:rsidRDefault="001E6319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sudac objavljuje da se tražbina stečajnog vjerovnika Paris Jedrejčić Tanje, Pazin, Lindar 50, OIB: 69980090250, smatra utvrđenom u iznosu od 10.030,00 eura i razvrstava se u I viši isplatni red.</w:t>
      </w:r>
    </w:p>
    <w:p w:rsidR="001E6319" w:rsidP="0053339F" w:rsidRDefault="001E6319">
      <w:pPr>
        <w:jc w:val="both"/>
        <w:rPr>
          <w:rFonts w:ascii="Arial" w:hAnsi="Arial" w:cs="Arial"/>
          <w:color w:val="FF0000"/>
        </w:rPr>
      </w:pPr>
    </w:p>
    <w:p w:rsidRPr="000B7101" w:rsidR="001E6319" w:rsidP="001E6319" w:rsidRDefault="001E6319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3</w:t>
      </w:r>
      <w:r w:rsidRPr="000B7101" w:rsidR="003806D0">
        <w:rPr>
          <w:rFonts w:ascii="Arial" w:hAnsi="Arial" w:cs="Arial"/>
        </w:rPr>
        <w:t>5</w:t>
      </w:r>
      <w:r w:rsidRPr="000B7101">
        <w:rPr>
          <w:rFonts w:ascii="Arial" w:hAnsi="Arial" w:cs="Arial"/>
        </w:rPr>
        <w:t>. Prodan Danijela, Buzet, Čiritež, Ili</w:t>
      </w:r>
      <w:r w:rsidR="000B7101">
        <w:rPr>
          <w:rFonts w:ascii="Arial" w:hAnsi="Arial" w:cs="Arial"/>
        </w:rPr>
        <w:t>ć</w:t>
      </w:r>
      <w:r w:rsidRPr="000B7101">
        <w:rPr>
          <w:rFonts w:ascii="Arial" w:hAnsi="Arial" w:cs="Arial"/>
        </w:rPr>
        <w:t>i 22/1, OIB: 91823208358, prijavila je tražbinu u iznosu od 1.</w:t>
      </w:r>
      <w:r w:rsidRPr="000B7101" w:rsidR="00912DB7">
        <w:rPr>
          <w:rFonts w:ascii="Arial" w:hAnsi="Arial" w:cs="Arial"/>
        </w:rPr>
        <w:t>895</w:t>
      </w:r>
      <w:r w:rsidRPr="000B7101">
        <w:rPr>
          <w:rFonts w:ascii="Arial" w:hAnsi="Arial" w:cs="Arial"/>
        </w:rPr>
        <w:t>,24 eura, s osnova potvrde o neisplaćenoj plaći.</w:t>
      </w:r>
    </w:p>
    <w:p w:rsidRPr="000B7101" w:rsidR="001E6319" w:rsidP="001E6319" w:rsidRDefault="001E6319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upravitelj tražbinu priznaje u cijelosti kao tražbinu I višeg isplatnog reda.</w:t>
      </w:r>
    </w:p>
    <w:p w:rsidRPr="000B7101" w:rsidR="001E6319" w:rsidP="001E6319" w:rsidRDefault="001E6319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Utvrđuje se da nijedan od stečajnih vjerovnika nije osporio tražbinu.</w:t>
      </w:r>
    </w:p>
    <w:p w:rsidRPr="000B7101" w:rsidR="001E6319" w:rsidP="001E6319" w:rsidRDefault="001E6319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sudac objavljuje da se tražbina stečajnog vjerovnika Prodan Danijele, Buzet, Čiritež, Ili</w:t>
      </w:r>
      <w:r w:rsidR="000B7101">
        <w:rPr>
          <w:rFonts w:ascii="Arial" w:hAnsi="Arial" w:cs="Arial"/>
        </w:rPr>
        <w:t>ć</w:t>
      </w:r>
      <w:r w:rsidRPr="000B7101">
        <w:rPr>
          <w:rFonts w:ascii="Arial" w:hAnsi="Arial" w:cs="Arial"/>
        </w:rPr>
        <w:t>i 22/1, OIB: 91823208358, smatra utvrđenom u iznosu od 1.</w:t>
      </w:r>
      <w:r w:rsidRPr="000B7101" w:rsidR="00912DB7">
        <w:rPr>
          <w:rFonts w:ascii="Arial" w:hAnsi="Arial" w:cs="Arial"/>
        </w:rPr>
        <w:t>895</w:t>
      </w:r>
      <w:r w:rsidRPr="000B7101">
        <w:rPr>
          <w:rFonts w:ascii="Arial" w:hAnsi="Arial" w:cs="Arial"/>
        </w:rPr>
        <w:t>,24 eura i razvrstava se u I viši isplatni red.</w:t>
      </w:r>
    </w:p>
    <w:p w:rsidR="001E6319" w:rsidP="0053339F" w:rsidRDefault="001E6319">
      <w:pPr>
        <w:jc w:val="both"/>
        <w:rPr>
          <w:rFonts w:ascii="Arial" w:hAnsi="Arial" w:cs="Arial"/>
          <w:color w:val="FF0000"/>
        </w:rPr>
      </w:pPr>
    </w:p>
    <w:p w:rsidRPr="000B7101" w:rsidR="00E82E35" w:rsidP="00E82E35" w:rsidRDefault="003806D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36</w:t>
      </w:r>
      <w:r w:rsidRPr="000B7101" w:rsidR="00E82E35">
        <w:rPr>
          <w:rFonts w:ascii="Arial" w:hAnsi="Arial" w:cs="Arial"/>
        </w:rPr>
        <w:t>. Rac Ksenija, Buzet, Sveti Ivan, Mejica 4, OIB: 70709603127, prijavila je tražbinu u iznosu od 11.827,96 eura, s osnova potvrde o neisplaćenoj plaći.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upravitelj tražbinu priznaje u cijelosti kao tražbinu I višeg isplatnog reda.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Utvrđuje se da nijedan od stečajnih vjerovnika nije osporio tražbinu.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sudac objavljuje da se tražbina stečajnog vjerovnika Rac Ksenije, Buzet, Sveti Ivan, Mejica 4, OIB: 70709603127, smatra utvrđenom u iznosu od 11.827,96 eura i razvrstava se u I viši isplatni red.</w:t>
      </w:r>
    </w:p>
    <w:p w:rsidR="00E82E35" w:rsidP="0053339F" w:rsidRDefault="00E82E35">
      <w:pPr>
        <w:jc w:val="both"/>
        <w:rPr>
          <w:rFonts w:ascii="Arial" w:hAnsi="Arial" w:cs="Arial"/>
          <w:color w:val="FF0000"/>
        </w:rPr>
      </w:pPr>
    </w:p>
    <w:p w:rsidRPr="000B7101" w:rsidR="00E82E35" w:rsidP="00E82E35" w:rsidRDefault="003806D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37</w:t>
      </w:r>
      <w:r w:rsidRPr="000B7101" w:rsidR="00E82E35">
        <w:rPr>
          <w:rFonts w:ascii="Arial" w:hAnsi="Arial" w:cs="Arial"/>
        </w:rPr>
        <w:t>. Rukavina Ivan, Koška, Petra Krešimira 20, OIB: 03458994928, prijavio je tražbinu u iznosu od 3.949,15 eura, s osnova potvrde o neisplaćenoj plaći.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upravitelj tražbinu priznaje u cijelosti kao tražbinu I višeg isplatnog reda.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Utvrđuje se da nijedan od stečajnih vjerovnika nije osporio tražbinu.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sudac objavljuje da se tražbina stečajnog vjerovnika Rukavina Ivana, Koška, Petra Krešimira 20, OIB: 03458994928, smatra utvrđenom u iznosu od 3.949,15 eura i razvrstava se u I viši isplatni red.</w:t>
      </w:r>
    </w:p>
    <w:p w:rsidR="001E6319" w:rsidP="0053339F" w:rsidRDefault="001E6319">
      <w:pPr>
        <w:jc w:val="both"/>
        <w:rPr>
          <w:rFonts w:ascii="Arial" w:hAnsi="Arial" w:cs="Arial"/>
          <w:color w:val="FF0000"/>
        </w:rPr>
      </w:pPr>
    </w:p>
    <w:p w:rsidRPr="000B7101" w:rsidR="00E82E35" w:rsidP="00E82E35" w:rsidRDefault="003806D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38</w:t>
      </w:r>
      <w:r w:rsidRPr="000B7101" w:rsidR="00E82E35">
        <w:rPr>
          <w:rFonts w:ascii="Arial" w:hAnsi="Arial" w:cs="Arial"/>
        </w:rPr>
        <w:t xml:space="preserve">. REPUBLIKA HRVATSKA, Ministarstvo financija, Porezna uprava, Područni ured </w:t>
      </w:r>
      <w:r w:rsidRPr="000B7101" w:rsidR="006C20FD">
        <w:rPr>
          <w:rFonts w:ascii="Arial" w:hAnsi="Arial" w:cs="Arial"/>
        </w:rPr>
        <w:t>Pazin</w:t>
      </w:r>
      <w:r w:rsidRPr="000B7101" w:rsidR="00E82E35">
        <w:rPr>
          <w:rFonts w:ascii="Arial" w:hAnsi="Arial" w:cs="Arial"/>
        </w:rPr>
        <w:t>, Zagreb, Katančićeva 5, OIB: 18683136487, prijavila je tražbinu u iznosu od 37.026,88 eura, s osnova rješenja o ovrsi MF Porezne uprave, Klasa: UP/I-415-02/2025-001/00355, Ur. Broj: 513-007-18/2025-01 od 6. veljače 2025. za doprinose iz RO, doprinos za MIOI I. i II. stup te doprinos za zdravstveno osiguranje.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upravitelj tražbinu priznaje u cijelosti kao tražbinu I višeg isplatnog reda.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Utvrđuje se da nijedan od stečajnih vjerovnika nije osporio tražbinu.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 xml:space="preserve">Stečajni sudac objavljuje da se tražbina stečajnog vjerovnika REPUBLIKE HRVATSKE, Ministarstvo financija, Porezna uprava, Područni ured </w:t>
      </w:r>
      <w:r w:rsidRPr="000B7101" w:rsidR="006C20FD">
        <w:rPr>
          <w:rFonts w:ascii="Arial" w:hAnsi="Arial" w:cs="Arial"/>
        </w:rPr>
        <w:t>Pazin</w:t>
      </w:r>
      <w:r w:rsidRPr="000B7101">
        <w:rPr>
          <w:rFonts w:ascii="Arial" w:hAnsi="Arial" w:cs="Arial"/>
        </w:rPr>
        <w:t>, Zagreb, Katančićeva 5, OIB: 18683136487, smatra utvrđenom u iznosu od 37.026,88 eura i razvrstava se u I viši isplatni red.</w:t>
      </w:r>
    </w:p>
    <w:p w:rsidR="00E82E35" w:rsidP="0053339F" w:rsidRDefault="00E82E35">
      <w:pPr>
        <w:jc w:val="both"/>
        <w:rPr>
          <w:rFonts w:ascii="Arial" w:hAnsi="Arial" w:cs="Arial"/>
          <w:color w:val="FF0000"/>
        </w:rPr>
      </w:pPr>
    </w:p>
    <w:p w:rsidRPr="000B7101" w:rsidR="00E82E35" w:rsidP="00E82E35" w:rsidRDefault="003806D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39</w:t>
      </w:r>
      <w:r w:rsidRPr="000B7101" w:rsidR="00E82E35">
        <w:rPr>
          <w:rFonts w:ascii="Arial" w:hAnsi="Arial" w:cs="Arial"/>
        </w:rPr>
        <w:t xml:space="preserve">. </w:t>
      </w:r>
      <w:r w:rsidRPr="000B7101" w:rsidR="000B7101">
        <w:rPr>
          <w:rFonts w:ascii="Arial" w:hAnsi="Arial" w:cs="Arial"/>
        </w:rPr>
        <w:t>Savić Martina</w:t>
      </w:r>
      <w:r w:rsidRPr="000B7101" w:rsidR="00E82E35">
        <w:rPr>
          <w:rFonts w:ascii="Arial" w:hAnsi="Arial" w:cs="Arial"/>
        </w:rPr>
        <w:t>, Rijeka, Pećine 13, OIB: 49633219759, prijavila je tražbinu u iznosu od 7.720,91 eura, s osnova potvrde o neisplaćenoj plaći.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upravitelj tražbinu priznaje u cijelosti kao tražbinu I višeg isplatnog reda.</w:t>
      </w:r>
    </w:p>
    <w:p w:rsidRPr="00207595" w:rsidR="000B7101" w:rsidP="000B7101" w:rsidRDefault="000B7101">
      <w:pPr>
        <w:ind w:firstLine="708"/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 xml:space="preserve">Miroslav Vitaljić navodi da vjerovnik VITALJIĆ CONSULTING d.o.o. osporava u cijelosti tražbinu vjerovnika </w:t>
      </w:r>
      <w:r>
        <w:rPr>
          <w:rFonts w:ascii="Arial" w:hAnsi="Arial" w:cs="Arial"/>
        </w:rPr>
        <w:t>Martine Savić</w:t>
      </w:r>
      <w:r w:rsidRPr="00207595">
        <w:rPr>
          <w:rFonts w:ascii="Arial" w:hAnsi="Arial" w:cs="Arial"/>
        </w:rPr>
        <w:t xml:space="preserve">, a sve budući da je njoj predmetna tražbina u cijelosti isplaćena. </w:t>
      </w:r>
    </w:p>
    <w:p w:rsidRPr="00207595" w:rsidR="000B7101" w:rsidP="000B7101" w:rsidRDefault="000B7101">
      <w:pPr>
        <w:jc w:val="both"/>
        <w:rPr>
          <w:rFonts w:ascii="Arial" w:hAnsi="Arial" w:cs="Arial"/>
        </w:rPr>
      </w:pPr>
    </w:p>
    <w:p w:rsidRPr="00207595" w:rsidR="000B7101" w:rsidP="000B7101" w:rsidRDefault="000B7101">
      <w:pPr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ab/>
        <w:t xml:space="preserve">Miroslav Vitaljić moli stečajnog upravitelja da mu u kratkom roku dostavi dokumentaciju vezano uz predmetnu prijavu tražbine, a stečajni upravitelj navodi da će istu dostaviti u kratkom roku. </w:t>
      </w:r>
    </w:p>
    <w:p w:rsidRPr="00207595" w:rsidR="000B7101" w:rsidP="000B7101" w:rsidRDefault="000B7101">
      <w:pPr>
        <w:jc w:val="both"/>
        <w:rPr>
          <w:rFonts w:ascii="Arial" w:hAnsi="Arial" w:cs="Arial"/>
        </w:rPr>
      </w:pPr>
    </w:p>
    <w:p w:rsidR="000B7101" w:rsidP="000B7101" w:rsidRDefault="000B7101">
      <w:pPr>
        <w:jc w:val="both"/>
        <w:rPr>
          <w:rFonts w:ascii="Arial" w:hAnsi="Arial" w:cs="Arial"/>
        </w:rPr>
      </w:pPr>
      <w:r w:rsidRPr="00207595">
        <w:rPr>
          <w:rFonts w:ascii="Arial" w:hAnsi="Arial" w:cs="Arial"/>
        </w:rPr>
        <w:tab/>
        <w:t xml:space="preserve">Stečajni sudac utvrđuje da je tražbina stečajnog vjerovnika </w:t>
      </w:r>
      <w:r>
        <w:rPr>
          <w:rFonts w:ascii="Arial" w:hAnsi="Arial" w:cs="Arial"/>
        </w:rPr>
        <w:t>Savić Martine</w:t>
      </w:r>
      <w:r w:rsidRPr="000B7101">
        <w:rPr>
          <w:rFonts w:ascii="Arial" w:hAnsi="Arial" w:cs="Arial"/>
        </w:rPr>
        <w:t>, Rijeka, Pećine 13, OIB: 49633219759</w:t>
      </w:r>
      <w:r w:rsidRPr="00207595">
        <w:rPr>
          <w:rFonts w:ascii="Arial" w:hAnsi="Arial" w:cs="Arial"/>
        </w:rPr>
        <w:t xml:space="preserve">, u cijelosti osporena te će vjerovnik koji je osporio tražbinu biti upućen u parnicu radi utvrđivanja osporene </w:t>
      </w:r>
      <w:r w:rsidRPr="001A3303">
        <w:rPr>
          <w:rFonts w:ascii="Arial" w:hAnsi="Arial" w:cs="Arial"/>
        </w:rPr>
        <w:t xml:space="preserve">tražbine. </w:t>
      </w:r>
    </w:p>
    <w:p w:rsidR="00E82E35" w:rsidP="0053339F" w:rsidRDefault="00E82E35">
      <w:pPr>
        <w:jc w:val="both"/>
        <w:rPr>
          <w:rFonts w:ascii="Arial" w:hAnsi="Arial" w:cs="Arial"/>
          <w:color w:val="FF0000"/>
        </w:rPr>
      </w:pPr>
    </w:p>
    <w:p w:rsidRPr="000B7101" w:rsidR="00E82E35" w:rsidP="00E82E35" w:rsidRDefault="003806D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40</w:t>
      </w:r>
      <w:r w:rsidRPr="000B7101" w:rsidR="00E82E35">
        <w:rPr>
          <w:rFonts w:ascii="Arial" w:hAnsi="Arial" w:cs="Arial"/>
        </w:rPr>
        <w:t>. Slavičić Modrušan Svjetlana, Pazin, Salvičići 42, OIB: 84669357484, prijavila je tražbinu u iznosu od 1.532,49 eura, s osnova potvrde o neisplaćenoj plaći.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upravitelj tražbinu priznaje u cijelosti kao tražbinu I višeg isplatnog reda.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Utvrđuje se da nijedan od stečajnih vjerovnika nije osporio tražbinu.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sudac objavljuje da se tražbina stečajnog vjerovnika Slavičić Modrušan Svjetlane, Pazin, Salvičići 42, OIB: 84669357484, smatra utvrđenom u iznosu od 1.532,49 eura i razvrstava se u I viši isplatni red.</w:t>
      </w:r>
    </w:p>
    <w:p w:rsidR="00E82E35" w:rsidP="0053339F" w:rsidRDefault="00E82E35">
      <w:pPr>
        <w:jc w:val="both"/>
        <w:rPr>
          <w:rFonts w:ascii="Arial" w:hAnsi="Arial" w:cs="Arial"/>
          <w:color w:val="FF0000"/>
        </w:rPr>
      </w:pPr>
    </w:p>
    <w:p w:rsidRPr="000B7101" w:rsidR="00E82E35" w:rsidP="00E82E35" w:rsidRDefault="003806D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41</w:t>
      </w:r>
      <w:r w:rsidRPr="000B7101" w:rsidR="00E82E35">
        <w:rPr>
          <w:rFonts w:ascii="Arial" w:hAnsi="Arial" w:cs="Arial"/>
        </w:rPr>
        <w:t>. Starčević Elisa, Novigrad, Glagoljaška ulica 12, OIB: 21032397153, prijavila je tražbinu u iznosu od 1.526,00 eura, s osnova potvrde o neisplaćenim plaćama.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upravitelj tražbinu priznaje u cijelosti kao tražbinu I višeg isplatnog reda.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Utvrđuje se da nijedan od stečajnih vjerovnika nije osporio tražbinu.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sudac objavljuje da se tražbina stečajnog vjerovnika Starčević Elise, Novigrad, Glagoljaška ulica 12, OIB: 21032397153, smatra utvrđenom u iznosu od 1.526,00 eura i razvrstava se u I viši isplatni red.</w:t>
      </w:r>
    </w:p>
    <w:p w:rsidR="00E82E35" w:rsidP="0053339F" w:rsidRDefault="00E82E35">
      <w:pPr>
        <w:jc w:val="both"/>
        <w:rPr>
          <w:rFonts w:ascii="Arial" w:hAnsi="Arial" w:cs="Arial"/>
          <w:color w:val="FF0000"/>
        </w:rPr>
      </w:pPr>
    </w:p>
    <w:p w:rsidRPr="000B7101" w:rsidR="00E82E35" w:rsidP="00E82E35" w:rsidRDefault="003806D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42</w:t>
      </w:r>
      <w:r w:rsidRPr="000B7101" w:rsidR="00E82E35">
        <w:rPr>
          <w:rFonts w:ascii="Arial" w:hAnsi="Arial" w:cs="Arial"/>
        </w:rPr>
        <w:t>. Suknjov Ferdo, Rijeka, Bartola Kašića 12, OIB: 50689858780, prijavio je tražbinu u iznosu od 5.155,06 eura, s osnova obračunske liste plaće.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upravitelj tražbinu priznaje u cijelosti kao tražbinu I višeg isplatnog reda.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Utvrđuje se da nijedan od stečajnih vjerovnika nije osporio tražbinu.</w:t>
      </w:r>
    </w:p>
    <w:p w:rsidRPr="000B7101" w:rsidR="00E82E35" w:rsidP="00E82E35" w:rsidRDefault="00E82E35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 xml:space="preserve">Stečajni sudac objavljuje da se tražbina stečajnog vjerovnika </w:t>
      </w:r>
      <w:r w:rsidRPr="000B7101" w:rsidR="00B816A0">
        <w:rPr>
          <w:rFonts w:ascii="Arial" w:hAnsi="Arial" w:cs="Arial"/>
        </w:rPr>
        <w:t>Suknjov Ferde, Rijeka, Bartola Kašića 12, OIB: 50689858780</w:t>
      </w:r>
      <w:r w:rsidRPr="000B7101">
        <w:rPr>
          <w:rFonts w:ascii="Arial" w:hAnsi="Arial" w:cs="Arial"/>
        </w:rPr>
        <w:t xml:space="preserve">, smatra utvrđenom u iznosu od </w:t>
      </w:r>
      <w:r w:rsidRPr="000B7101" w:rsidR="00B816A0">
        <w:rPr>
          <w:rFonts w:ascii="Arial" w:hAnsi="Arial" w:cs="Arial"/>
        </w:rPr>
        <w:t xml:space="preserve">5.155,06 </w:t>
      </w:r>
      <w:r w:rsidRPr="000B7101">
        <w:rPr>
          <w:rFonts w:ascii="Arial" w:hAnsi="Arial" w:cs="Arial"/>
        </w:rPr>
        <w:t>eura i razvrstava se u I viši isplatni red.</w:t>
      </w:r>
    </w:p>
    <w:p w:rsidR="00E82E35" w:rsidP="0053339F" w:rsidRDefault="00E82E35">
      <w:pPr>
        <w:jc w:val="both"/>
        <w:rPr>
          <w:rFonts w:ascii="Arial" w:hAnsi="Arial" w:cs="Arial"/>
          <w:color w:val="FF0000"/>
        </w:rPr>
      </w:pPr>
    </w:p>
    <w:p w:rsidRPr="000B7101" w:rsidR="00B816A0" w:rsidP="00B816A0" w:rsidRDefault="003806D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43</w:t>
      </w:r>
      <w:r w:rsidRPr="000B7101" w:rsidR="00B816A0">
        <w:rPr>
          <w:rFonts w:ascii="Arial" w:hAnsi="Arial" w:cs="Arial"/>
        </w:rPr>
        <w:t>. Šepić Zlata, Karojba, Lakošeljci 60A, OIB: 18740199735, prijavila je tražbinu u iznosu od 7.103,36 eura, s osnova potvrde o neisplaćenim plaćama.</w:t>
      </w:r>
    </w:p>
    <w:p w:rsidRPr="000B7101" w:rsidR="00B816A0" w:rsidP="00B816A0" w:rsidRDefault="00B816A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upravitelj tražbinu priznaje u cijelosti kao tražbinu I višeg isplatnog reda.</w:t>
      </w:r>
    </w:p>
    <w:p w:rsidRPr="000B7101" w:rsidR="00B816A0" w:rsidP="00B816A0" w:rsidRDefault="00B816A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Utvrđuje se da nijedan od stečajnih vjerovnika nije osporio tražbinu.</w:t>
      </w:r>
    </w:p>
    <w:p w:rsidRPr="000B7101" w:rsidR="00B816A0" w:rsidP="00B816A0" w:rsidRDefault="00B816A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sudac objavljuje da se tražbina stečajnog vjerovnika Šepić Zlate, Karojba, Lakošeljci 60A, OIB: 18740199735, smatra utvrđenom u iznosu od 7.103,36 eura i razvrstava se u I viši isplatni red.</w:t>
      </w:r>
    </w:p>
    <w:p w:rsidR="00B816A0" w:rsidP="0053339F" w:rsidRDefault="00B816A0">
      <w:pPr>
        <w:jc w:val="both"/>
        <w:rPr>
          <w:rFonts w:ascii="Arial" w:hAnsi="Arial" w:cs="Arial"/>
          <w:color w:val="FF0000"/>
        </w:rPr>
      </w:pPr>
    </w:p>
    <w:p w:rsidRPr="000B7101" w:rsidR="00B816A0" w:rsidP="00B816A0" w:rsidRDefault="003806D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44</w:t>
      </w:r>
      <w:r w:rsidRPr="000B7101" w:rsidR="00B816A0">
        <w:rPr>
          <w:rFonts w:ascii="Arial" w:hAnsi="Arial" w:cs="Arial"/>
        </w:rPr>
        <w:t>. Šimec Dragutin, Buje, Ante Babić 16, OIB: 03536866826, prijavio je tražbinu u iznosu od 1.391,51 eura, s osnova potvrde o neisplaćenim plaćama.</w:t>
      </w:r>
    </w:p>
    <w:p w:rsidRPr="000B7101" w:rsidR="00B816A0" w:rsidP="00B816A0" w:rsidRDefault="00B816A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upravitelj tražbinu priznaje u cijelosti kao tražbinu I višeg isplatnog reda.</w:t>
      </w:r>
    </w:p>
    <w:p w:rsidRPr="000B7101" w:rsidR="00B816A0" w:rsidP="00B816A0" w:rsidRDefault="00B816A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Utvrđuje se da nijedan od stečajnih vjerovnika nije osporio tražbinu.</w:t>
      </w:r>
    </w:p>
    <w:p w:rsidRPr="000B7101" w:rsidR="00B816A0" w:rsidP="00B816A0" w:rsidRDefault="00B816A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sudac objavljuje da se tražbina stečajnog vjerovnika Šimec Dragutina, Buje, Ante Babić 16, OIB: 03536866826, smatra utvrđenom u iznosu od 1.391,51 eura i razvrstava se u I viši isplatni red.</w:t>
      </w:r>
    </w:p>
    <w:p w:rsidR="00B816A0" w:rsidP="0053339F" w:rsidRDefault="00B816A0">
      <w:pPr>
        <w:jc w:val="both"/>
        <w:rPr>
          <w:rFonts w:ascii="Arial" w:hAnsi="Arial" w:cs="Arial"/>
          <w:color w:val="FF0000"/>
        </w:rPr>
      </w:pPr>
    </w:p>
    <w:p w:rsidRPr="000B7101" w:rsidR="00B816A0" w:rsidP="00B816A0" w:rsidRDefault="003806D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45</w:t>
      </w:r>
      <w:r w:rsidRPr="000B7101" w:rsidR="00B816A0">
        <w:rPr>
          <w:rFonts w:ascii="Arial" w:hAnsi="Arial" w:cs="Arial"/>
        </w:rPr>
        <w:t>. Škrilj Sandra, Lupoglav, Lupoglav 51/4, OIB: 31813413747, prijavila je tražbinu u iznosu od 7.303,76 eura, s osnova potvrde o neisplaćenim plaćama.</w:t>
      </w:r>
    </w:p>
    <w:p w:rsidRPr="000B7101" w:rsidR="00B816A0" w:rsidP="00B816A0" w:rsidRDefault="00B816A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upravitelj tražbinu priznaje u cijelosti kao tražbinu I višeg isplatnog reda.</w:t>
      </w:r>
    </w:p>
    <w:p w:rsidRPr="000B7101" w:rsidR="00B816A0" w:rsidP="00B816A0" w:rsidRDefault="00B816A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Utvrđuje se da nijedan od stečajnih vjerovnika nije osporio tražbinu.</w:t>
      </w:r>
    </w:p>
    <w:p w:rsidRPr="000B7101" w:rsidR="00B816A0" w:rsidP="003806D0" w:rsidRDefault="00B816A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sudac objavljuje da se tražbina stečajnog vjerovnika Škrilj Sandre, Lupoglav, Lupoglav 51/4, OIB: 31813413747, smatra utvrđenom u iznosu od 7.303,76 eura i razvrstava se u I viši isplatni red.</w:t>
      </w:r>
    </w:p>
    <w:p w:rsidR="00B816A0" w:rsidP="00B816A0" w:rsidRDefault="00B816A0">
      <w:pPr>
        <w:ind w:firstLine="708"/>
        <w:jc w:val="both"/>
        <w:rPr>
          <w:rFonts w:ascii="Arial" w:hAnsi="Arial" w:cs="Arial"/>
        </w:rPr>
      </w:pPr>
    </w:p>
    <w:p w:rsidRPr="000B7101" w:rsidR="00B816A0" w:rsidP="00B816A0" w:rsidRDefault="003806D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46</w:t>
      </w:r>
      <w:r w:rsidRPr="000B7101" w:rsidR="00B816A0">
        <w:rPr>
          <w:rFonts w:ascii="Arial" w:hAnsi="Arial" w:cs="Arial"/>
        </w:rPr>
        <w:t xml:space="preserve">. Vrbaški Ivan, </w:t>
      </w:r>
      <w:r w:rsidR="000B7101">
        <w:rPr>
          <w:rFonts w:ascii="Arial" w:hAnsi="Arial" w:cs="Arial"/>
        </w:rPr>
        <w:t xml:space="preserve">Zaprešić, </w:t>
      </w:r>
      <w:r w:rsidRPr="000B7101" w:rsidR="000B7101">
        <w:rPr>
          <w:rFonts w:ascii="Arial" w:hAnsi="Arial" w:cs="Arial"/>
        </w:rPr>
        <w:t>Ulica Ljudevita Gaja 64</w:t>
      </w:r>
      <w:r w:rsidR="000B7101">
        <w:rPr>
          <w:rFonts w:ascii="Arial" w:hAnsi="Arial" w:cs="Arial"/>
        </w:rPr>
        <w:t xml:space="preserve">, </w:t>
      </w:r>
      <w:r w:rsidRPr="000B7101" w:rsidR="00B816A0">
        <w:rPr>
          <w:rFonts w:ascii="Arial" w:hAnsi="Arial" w:cs="Arial"/>
        </w:rPr>
        <w:t>OIB: 83757975411, prijavio je tražbinu u iznosu od 2.125,00 eura, s osnova potvrde o neisplaćenim plaćama.</w:t>
      </w:r>
    </w:p>
    <w:p w:rsidRPr="000B7101" w:rsidR="00B816A0" w:rsidP="00B816A0" w:rsidRDefault="00B816A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upravitelj tražbinu priznaje u cijelosti kao tražbinu I višeg isplatnog reda.</w:t>
      </w:r>
    </w:p>
    <w:p w:rsidRPr="000B7101" w:rsidR="00B816A0" w:rsidP="00B816A0" w:rsidRDefault="00B816A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Utvrđuje se da nijedan od stečajnih vjerovnika nije osporio tražbinu.</w:t>
      </w:r>
    </w:p>
    <w:p w:rsidRPr="000B7101" w:rsidR="00B816A0" w:rsidP="00B816A0" w:rsidRDefault="00B816A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 xml:space="preserve">Stečajni sudac objavljuje da se tražbina stečajnog vjerovnika </w:t>
      </w:r>
      <w:r w:rsidRPr="000B7101" w:rsidR="000B7101">
        <w:rPr>
          <w:rFonts w:ascii="Arial" w:hAnsi="Arial" w:cs="Arial"/>
        </w:rPr>
        <w:t>Vrbaški Ivan</w:t>
      </w:r>
      <w:r w:rsidR="000B7101">
        <w:rPr>
          <w:rFonts w:ascii="Arial" w:hAnsi="Arial" w:cs="Arial"/>
        </w:rPr>
        <w:t>a</w:t>
      </w:r>
      <w:r w:rsidRPr="000B7101" w:rsidR="000B7101">
        <w:rPr>
          <w:rFonts w:ascii="Arial" w:hAnsi="Arial" w:cs="Arial"/>
        </w:rPr>
        <w:t xml:space="preserve">, </w:t>
      </w:r>
      <w:r w:rsidR="000B7101">
        <w:rPr>
          <w:rFonts w:ascii="Arial" w:hAnsi="Arial" w:cs="Arial"/>
        </w:rPr>
        <w:t xml:space="preserve">Zaprešić, </w:t>
      </w:r>
      <w:r w:rsidRPr="000B7101" w:rsidR="000B7101">
        <w:rPr>
          <w:rFonts w:ascii="Arial" w:hAnsi="Arial" w:cs="Arial"/>
        </w:rPr>
        <w:t>Ulica Ljudevita Gaja 64</w:t>
      </w:r>
      <w:r w:rsidR="000B7101">
        <w:rPr>
          <w:rFonts w:ascii="Arial" w:hAnsi="Arial" w:cs="Arial"/>
        </w:rPr>
        <w:t xml:space="preserve">, </w:t>
      </w:r>
      <w:r w:rsidRPr="000B7101" w:rsidR="000B7101">
        <w:rPr>
          <w:rFonts w:ascii="Arial" w:hAnsi="Arial" w:cs="Arial"/>
        </w:rPr>
        <w:t>OIB: 83757975411</w:t>
      </w:r>
      <w:r w:rsidRPr="000B7101">
        <w:rPr>
          <w:rFonts w:ascii="Arial" w:hAnsi="Arial" w:cs="Arial"/>
        </w:rPr>
        <w:t>, smatra utvrđenom u iznosu od 2.125,00 eura i razvrstava se u I viši isplatni red.</w:t>
      </w:r>
    </w:p>
    <w:p w:rsidR="00B816A0" w:rsidP="0053339F" w:rsidRDefault="00B816A0">
      <w:pPr>
        <w:jc w:val="both"/>
        <w:rPr>
          <w:rFonts w:ascii="Arial" w:hAnsi="Arial" w:cs="Arial"/>
          <w:color w:val="FF0000"/>
        </w:rPr>
      </w:pPr>
    </w:p>
    <w:p w:rsidRPr="000B7101" w:rsidR="00B816A0" w:rsidP="00B816A0" w:rsidRDefault="003806D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47</w:t>
      </w:r>
      <w:r w:rsidRPr="000B7101" w:rsidR="00B816A0">
        <w:rPr>
          <w:rFonts w:ascii="Arial" w:hAnsi="Arial" w:cs="Arial"/>
        </w:rPr>
        <w:t>. Zulić Petra, Vižinada, Vrh Lašići 16, OIB: 79782483215, prijavila je tražbinu u iznosu od 638,40 eura, s osnova potvrde o neisplaćenim plaćama.</w:t>
      </w:r>
    </w:p>
    <w:p w:rsidRPr="000B7101" w:rsidR="00B816A0" w:rsidP="00B816A0" w:rsidRDefault="00B816A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upravitelj tražbinu priznaje u cijelosti kao tražbinu I višeg isplatnog reda.</w:t>
      </w:r>
    </w:p>
    <w:p w:rsidRPr="000B7101" w:rsidR="00B816A0" w:rsidP="00B816A0" w:rsidRDefault="00B816A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Utvrđuje se da nijedan od stečajnih vjerovnika nije osporio tražbinu.</w:t>
      </w:r>
    </w:p>
    <w:p w:rsidRPr="000B7101" w:rsidR="00B816A0" w:rsidP="00B816A0" w:rsidRDefault="00B816A0">
      <w:pPr>
        <w:ind w:firstLine="708"/>
        <w:jc w:val="both"/>
        <w:rPr>
          <w:rFonts w:ascii="Arial" w:hAnsi="Arial" w:cs="Arial"/>
        </w:rPr>
      </w:pPr>
      <w:r w:rsidRPr="000B7101">
        <w:rPr>
          <w:rFonts w:ascii="Arial" w:hAnsi="Arial" w:cs="Arial"/>
        </w:rPr>
        <w:t>Stečajni sudac objavljuje da se tražbina stečajnog vjerovnika Zulić Petre, Vižinada, Vrh Lašići 16, OIB: 79782483215, smatra utvrđenom u iznosu od 638,40 eura i razvrstava se u I viši isplatni red.</w:t>
      </w:r>
    </w:p>
    <w:p w:rsidR="00CD5728" w:rsidP="0053339F" w:rsidRDefault="00CD5728">
      <w:pPr>
        <w:jc w:val="both"/>
        <w:rPr>
          <w:rFonts w:ascii="Arial" w:hAnsi="Arial" w:cs="Arial"/>
          <w:color w:val="FF0000"/>
        </w:rPr>
      </w:pPr>
    </w:p>
    <w:p w:rsidRPr="00245C37" w:rsidR="00CD5728" w:rsidP="00CD5728" w:rsidRDefault="003806D0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48</w:t>
      </w:r>
      <w:r w:rsidRPr="00245C37" w:rsidR="00CD5728">
        <w:rPr>
          <w:rFonts w:ascii="Arial" w:hAnsi="Arial" w:cs="Arial"/>
        </w:rPr>
        <w:t>. Barać Stipo, Viškovo, Marinići, Štefani 7, OIB: 70825463524, prijavila je tražbinu u iznosu od 805,32 eura, s osnova ovršne isprave Rješenja o o</w:t>
      </w:r>
      <w:r w:rsidRPr="00245C37" w:rsidR="00462D9A">
        <w:rPr>
          <w:rFonts w:ascii="Arial" w:hAnsi="Arial" w:cs="Arial"/>
        </w:rPr>
        <w:t>v</w:t>
      </w:r>
      <w:r w:rsidRPr="00245C37" w:rsidR="00CD5728">
        <w:rPr>
          <w:rFonts w:ascii="Arial" w:hAnsi="Arial" w:cs="Arial"/>
        </w:rPr>
        <w:t>rsi Ovrv-32/25 j.b. Ovrv-350/25 sudski.</w:t>
      </w:r>
    </w:p>
    <w:p w:rsidRPr="00245C37"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upravitelj tražbinu priznaje u cijelosti kao tražbinu II višeg isplatnog reda.</w:t>
      </w:r>
    </w:p>
    <w:p w:rsidRPr="00245C37"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Utvrđuje se da nijedan od stečajnih vjerovnika nije osporio tražbinu.</w:t>
      </w:r>
    </w:p>
    <w:p w:rsidRPr="00245C37"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sudac objavljuje da se tražbina stečajnog vjerovnika Barać Stipe, Viškovo, Marinići, Štefani 7, OIB: 70825463524, smatra utvrđenom u iznosu od 805,32 eura i razvrstava se u II viši isplatni red.</w:t>
      </w:r>
    </w:p>
    <w:p w:rsidR="00CD5728" w:rsidP="0053339F" w:rsidRDefault="00CD5728">
      <w:pPr>
        <w:jc w:val="both"/>
        <w:rPr>
          <w:rFonts w:ascii="Arial" w:hAnsi="Arial" w:cs="Arial"/>
          <w:color w:val="FF0000"/>
        </w:rPr>
      </w:pPr>
    </w:p>
    <w:p w:rsidRPr="00245C37" w:rsidR="00CD5728" w:rsidP="00CD5728" w:rsidRDefault="003806D0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49</w:t>
      </w:r>
      <w:r w:rsidRPr="00245C37" w:rsidR="00CD5728">
        <w:rPr>
          <w:rFonts w:ascii="Arial" w:hAnsi="Arial" w:cs="Arial"/>
        </w:rPr>
        <w:t>. CROATIA OSIGURANJE d.d. Zagreb, Vatroslava Jagića 33, OIB: 26187994862, prijavila je tražbinu u iznosu od 8.294,66 eura, s osnova rješenja o ovrsi Ovrv-667/2024 od 27.1.2024.</w:t>
      </w:r>
    </w:p>
    <w:p w:rsidRPr="00245C37"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upravitelj tražbinu priznaje u cijelosti kao tražbinu II višeg isplatnog reda.</w:t>
      </w:r>
    </w:p>
    <w:p w:rsidRPr="00245C37"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Utvrđuje se da nijedan od stečajnih vjerovnika nije osporio tražbinu.</w:t>
      </w:r>
    </w:p>
    <w:p w:rsidRPr="00245C37"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sudac objavljuje da se tražbina stečajnog vjerovnika CROATIA OSIGURANJE d.d. Zagreb, Vatroslava Jagića 33, OIB: 26187994862, smatra utvrđenom u iznosu od 8.294,66 eura i razvrstava se u II viši isplatni red.</w:t>
      </w:r>
    </w:p>
    <w:p w:rsidR="00CD5728" w:rsidP="0053339F" w:rsidRDefault="00CD5728">
      <w:pPr>
        <w:jc w:val="both"/>
        <w:rPr>
          <w:rFonts w:ascii="Arial" w:hAnsi="Arial" w:cs="Arial"/>
          <w:color w:val="FF0000"/>
        </w:rPr>
      </w:pPr>
    </w:p>
    <w:p w:rsidRPr="00245C37" w:rsidR="00CD5728" w:rsidP="00CD5728" w:rsidRDefault="003806D0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50</w:t>
      </w:r>
      <w:r w:rsidRPr="00245C37" w:rsidR="00CD5728">
        <w:rPr>
          <w:rFonts w:ascii="Arial" w:hAnsi="Arial" w:cs="Arial"/>
        </w:rPr>
        <w:t>. ERSTE&amp;STEIERMARKISCHE BANK d.d. Rijeka, Jadranski trg 3a, OIB: 23057039320, prijavila je tražbinu u iznosu od 244.685,85 eura, s osnova Ugovora o solidarnom jamstvu kao jamac platac po Ugovoru o kreditu MIAMEDICA – ISTRA d.o.o. Zadužnica Ov-4147/16.</w:t>
      </w:r>
    </w:p>
    <w:p w:rsidRPr="00245C37"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upravitelj tražbinu priznaje u cijelosti kao tražbinu II višeg isplatnog reda.</w:t>
      </w:r>
    </w:p>
    <w:p w:rsidRPr="00245C37"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Utvrđuje se da nijedan od stečajnih vjerovnika nije osporio tražbinu.</w:t>
      </w:r>
    </w:p>
    <w:p w:rsidRPr="00245C37"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sudac objavljuje da se tražbina stečajnog vjerovnika ERSTE&amp;STEIERMARKISCHE BANK d.d. Rijeka, Jadranski trg 3a, OIB: 23057039320, smatra utvrđenom u iznosu od 244.685,85 eura i razvrstava se u II viši isplatni red.</w:t>
      </w:r>
    </w:p>
    <w:p w:rsidR="00CD5728" w:rsidP="0053339F" w:rsidRDefault="00CD5728">
      <w:pPr>
        <w:jc w:val="both"/>
        <w:rPr>
          <w:rFonts w:ascii="Arial" w:hAnsi="Arial" w:cs="Arial"/>
          <w:color w:val="FF0000"/>
        </w:rPr>
      </w:pPr>
    </w:p>
    <w:p w:rsidRPr="00245C37" w:rsidR="00CD5728" w:rsidP="00CD5728" w:rsidRDefault="003806D0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51</w:t>
      </w:r>
      <w:r w:rsidRPr="00245C37" w:rsidR="00CD5728">
        <w:rPr>
          <w:rFonts w:ascii="Arial" w:hAnsi="Arial" w:cs="Arial"/>
        </w:rPr>
        <w:t>. EOS MATRIX d.o.o. Zagreb, Horvatova 82, OIB: 76674680107, prijavio je tražbinu u iznosu od 3.591,90 eura, s osnova okvirn</w:t>
      </w:r>
      <w:r w:rsidRPr="00245C37" w:rsidR="00462D9A">
        <w:rPr>
          <w:rFonts w:ascii="Arial" w:hAnsi="Arial" w:cs="Arial"/>
        </w:rPr>
        <w:t>o</w:t>
      </w:r>
      <w:r w:rsidRPr="00245C37" w:rsidR="00CD5728">
        <w:rPr>
          <w:rFonts w:ascii="Arial" w:hAnsi="Arial" w:cs="Arial"/>
        </w:rPr>
        <w:t>g ugovora o prodaji i ustupu potraživanja, kamatni list i izvod iz poslovnih knjiga.</w:t>
      </w:r>
    </w:p>
    <w:p w:rsidRPr="00245C37"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upravitelj tražbinu priznaje u cijelosti kao tražbinu II višeg isplatnog reda.</w:t>
      </w:r>
    </w:p>
    <w:p w:rsidRPr="00245C37"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Utvrđuje se da nijedan od stečajnih vjerovnika nije osporio tražbinu.</w:t>
      </w:r>
    </w:p>
    <w:p w:rsidRPr="00245C37"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sudac objavljuje da se tražbina stečajnog vjerovnika EOS MATRIX d.o.o. Zagreb, Horvatova 82, OIB: 76674680107, smatra utvrđenom u iznosu od 3.591,90 eura i razvrstava se u II viši isplatni red.</w:t>
      </w:r>
    </w:p>
    <w:p w:rsidR="00CD5728" w:rsidP="0053339F" w:rsidRDefault="00CD5728">
      <w:pPr>
        <w:jc w:val="both"/>
        <w:rPr>
          <w:rFonts w:ascii="Arial" w:hAnsi="Arial" w:cs="Arial"/>
          <w:color w:val="FF0000"/>
        </w:rPr>
      </w:pPr>
    </w:p>
    <w:p w:rsidRPr="00245C37"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5</w:t>
      </w:r>
      <w:r w:rsidRPr="00245C37" w:rsidR="003806D0">
        <w:rPr>
          <w:rFonts w:ascii="Arial" w:hAnsi="Arial" w:cs="Arial"/>
        </w:rPr>
        <w:t>2</w:t>
      </w:r>
      <w:r w:rsidRPr="00245C37">
        <w:rPr>
          <w:rFonts w:ascii="Arial" w:hAnsi="Arial" w:cs="Arial"/>
        </w:rPr>
        <w:t xml:space="preserve">. </w:t>
      </w:r>
      <w:r w:rsidRPr="00245C37" w:rsidR="00C97D9A">
        <w:rPr>
          <w:rFonts w:ascii="Arial" w:hAnsi="Arial" w:cs="Arial"/>
        </w:rPr>
        <w:t>EPO, obrt za usluge vl. Emil Priskić, Opatija, Ulica Ive Kirigina 2</w:t>
      </w:r>
      <w:r w:rsidRPr="00245C37" w:rsidR="00685BE9">
        <w:rPr>
          <w:rFonts w:ascii="Arial" w:hAnsi="Arial" w:cs="Arial"/>
        </w:rPr>
        <w:t>, OIB: 23176273992</w:t>
      </w:r>
      <w:r w:rsidRPr="00245C37">
        <w:rPr>
          <w:rFonts w:ascii="Arial" w:hAnsi="Arial" w:cs="Arial"/>
        </w:rPr>
        <w:t xml:space="preserve">, prijavio je tražbinu u iznosu od </w:t>
      </w:r>
      <w:r w:rsidRPr="00245C37" w:rsidR="00C97D9A">
        <w:rPr>
          <w:rFonts w:ascii="Arial" w:hAnsi="Arial" w:cs="Arial"/>
        </w:rPr>
        <w:t>6.800,00</w:t>
      </w:r>
      <w:r w:rsidRPr="00245C37">
        <w:rPr>
          <w:rFonts w:ascii="Arial" w:hAnsi="Arial" w:cs="Arial"/>
        </w:rPr>
        <w:t xml:space="preserve"> eura, s osnova </w:t>
      </w:r>
      <w:r w:rsidRPr="00245C37" w:rsidR="00462D9A">
        <w:rPr>
          <w:rFonts w:ascii="Arial" w:hAnsi="Arial" w:cs="Arial"/>
        </w:rPr>
        <w:t xml:space="preserve">rješenja o </w:t>
      </w:r>
      <w:r w:rsidRPr="00245C37" w:rsidR="00C97D9A">
        <w:rPr>
          <w:rFonts w:ascii="Arial" w:hAnsi="Arial" w:cs="Arial"/>
        </w:rPr>
        <w:t>ovrsi Ovrv-8310/24 sudski predmet i UPP/OS Ovrv-728/24 j.b</w:t>
      </w:r>
      <w:r w:rsidRPr="00245C37">
        <w:rPr>
          <w:rFonts w:ascii="Arial" w:hAnsi="Arial" w:cs="Arial"/>
        </w:rPr>
        <w:t>.</w:t>
      </w:r>
    </w:p>
    <w:p w:rsidRPr="00245C37"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upravitelj tražbinu priznaje u cijelosti kao tražbinu II višeg isplatnog reda.</w:t>
      </w:r>
    </w:p>
    <w:p w:rsidRPr="00245C37"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Utvrđuje se da nijedan od stečajnih vjerovnika nije osporio tražbinu.</w:t>
      </w:r>
    </w:p>
    <w:p w:rsidR="00CD5728" w:rsidP="00CD5728" w:rsidRDefault="00CD5728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 xml:space="preserve">Stečajni sudac objavljuje da se tražbina stečajnog vjerovnika </w:t>
      </w:r>
      <w:r w:rsidRPr="00245C37" w:rsidR="00C97D9A">
        <w:rPr>
          <w:rFonts w:ascii="Arial" w:hAnsi="Arial" w:cs="Arial"/>
        </w:rPr>
        <w:t>EPO, obrt za usluge vl. Emil Priskić, Opatija, Ulica Ive Kirigina 2</w:t>
      </w:r>
      <w:r w:rsidRPr="00245C37" w:rsidR="00245C37">
        <w:rPr>
          <w:rFonts w:ascii="Arial" w:hAnsi="Arial" w:cs="Arial"/>
        </w:rPr>
        <w:t>, OIB: 23176273992</w:t>
      </w:r>
      <w:r w:rsidRPr="00245C37">
        <w:rPr>
          <w:rFonts w:ascii="Arial" w:hAnsi="Arial" w:cs="Arial"/>
        </w:rPr>
        <w:t xml:space="preserve">, smatra utvrđenom u iznosu od </w:t>
      </w:r>
      <w:r w:rsidRPr="00245C37" w:rsidR="00C97D9A">
        <w:rPr>
          <w:rFonts w:ascii="Arial" w:hAnsi="Arial" w:cs="Arial"/>
        </w:rPr>
        <w:t xml:space="preserve">6.800,00 </w:t>
      </w:r>
      <w:r w:rsidRPr="00245C37">
        <w:rPr>
          <w:rFonts w:ascii="Arial" w:hAnsi="Arial" w:cs="Arial"/>
        </w:rPr>
        <w:t xml:space="preserve">eura i razvrstava se u II viši isplatni </w:t>
      </w:r>
      <w:r w:rsidRPr="00263C41">
        <w:rPr>
          <w:rFonts w:ascii="Arial" w:hAnsi="Arial" w:cs="Arial"/>
        </w:rPr>
        <w:t>red.</w:t>
      </w:r>
    </w:p>
    <w:p w:rsidR="00CD5728" w:rsidP="0053339F" w:rsidRDefault="00CD5728">
      <w:pPr>
        <w:jc w:val="both"/>
        <w:rPr>
          <w:rFonts w:ascii="Arial" w:hAnsi="Arial" w:cs="Arial"/>
          <w:color w:val="FF0000"/>
        </w:rPr>
      </w:pPr>
    </w:p>
    <w:p w:rsidRPr="00245C37" w:rsidR="00C97D9A" w:rsidP="00C97D9A" w:rsidRDefault="003806D0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53</w:t>
      </w:r>
      <w:r w:rsidRPr="00245C37" w:rsidR="00C97D9A">
        <w:rPr>
          <w:rFonts w:ascii="Arial" w:hAnsi="Arial" w:cs="Arial"/>
        </w:rPr>
        <w:t>. FINANCIJSKA AGENCIJA, Zagreb, Ulica grada Vukovara 70, OIB: 85821130368, prijavio je tražbinu u iznosu od 5.477,57 eura, s osnova ugovora o obavljanju usluge certificiranja za poslovne subjekte.</w:t>
      </w:r>
    </w:p>
    <w:p w:rsidRPr="00245C37" w:rsidR="00C97D9A" w:rsidP="00C97D9A" w:rsidRDefault="00C97D9A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upravitelj tražbinu priznaje u cijelosti kao tražbinu II višeg isplatnog reda.</w:t>
      </w:r>
    </w:p>
    <w:p w:rsidRPr="00245C37" w:rsidR="00C97D9A" w:rsidP="00C97D9A" w:rsidRDefault="00C97D9A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Utvrđuje se da nijedan od stečajnih vjerovnika nije osporio tražbinu.</w:t>
      </w:r>
    </w:p>
    <w:p w:rsidRPr="00245C37" w:rsidR="00C97D9A" w:rsidP="00C97D9A" w:rsidRDefault="00C97D9A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sudac objavljuje da se tražbina stečajnog vjerovnika FINANCIJSKA AGENCIJA, Zagreb, Ulica grada Vukovara 70, OIB: 85821130368, smatra utvrđenom u iznosu od 5.477,57 eura i razvrstava se u II viši isplatni red.</w:t>
      </w:r>
    </w:p>
    <w:p w:rsidR="00CD5728" w:rsidP="0053339F" w:rsidRDefault="00CD5728">
      <w:pPr>
        <w:jc w:val="both"/>
        <w:rPr>
          <w:rFonts w:ascii="Arial" w:hAnsi="Arial" w:cs="Arial"/>
          <w:color w:val="FF0000"/>
        </w:rPr>
      </w:pPr>
    </w:p>
    <w:p w:rsidRPr="00245C37" w:rsidR="00C97D9A" w:rsidP="00C97D9A" w:rsidRDefault="003806D0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54</w:t>
      </w:r>
      <w:r w:rsidRPr="00245C37" w:rsidR="00C97D9A">
        <w:rPr>
          <w:rFonts w:ascii="Arial" w:hAnsi="Arial" w:cs="Arial"/>
        </w:rPr>
        <w:t>. FOND ZA ZAŠTITU OKOLIŠA I ENERGETSKU UČINKOVITOST, Zagreb, Radnička cesta 80, OIB: 85828625994, prijavio je tražbinu u iznosu od 29,28 eura, s osnova rješenja o konačnom obračunu naknade na emisiju u okoliš ugljikovog dioksida.</w:t>
      </w:r>
    </w:p>
    <w:p w:rsidRPr="00245C37" w:rsidR="00C97D9A" w:rsidP="00C97D9A" w:rsidRDefault="00C97D9A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upravitelj tražbinu priznaje u cijelosti kao tražbinu II višeg isplatnog reda.</w:t>
      </w:r>
    </w:p>
    <w:p w:rsidRPr="00245C37" w:rsidR="00C97D9A" w:rsidP="00C97D9A" w:rsidRDefault="00C97D9A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Utvrđuje se da nijedan od stečajnih vjerovnika nije osporio tražbinu.</w:t>
      </w:r>
    </w:p>
    <w:p w:rsidRPr="00245C37" w:rsidR="00C97D9A" w:rsidP="00C97D9A" w:rsidRDefault="00C97D9A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sudac objavljuje da se tražbina stečajnog vjerovnika FOND ZA ZAŠTITU OKOLIŠA I ENERGETSKU UČINKOVITOST, Zagreb, Radnička cesta 80, OIB: 85828625994, smatra utvrđenom u iznosu od 29,28  eura i razvrstava se u II viši isplatni red.</w:t>
      </w:r>
    </w:p>
    <w:p w:rsidR="00C97D9A" w:rsidP="0053339F" w:rsidRDefault="00C97D9A">
      <w:pPr>
        <w:jc w:val="both"/>
        <w:rPr>
          <w:rFonts w:ascii="Arial" w:hAnsi="Arial" w:cs="Arial"/>
          <w:color w:val="FF0000"/>
        </w:rPr>
      </w:pPr>
    </w:p>
    <w:p w:rsidRPr="00245C37" w:rsidR="00C97D9A" w:rsidP="00C97D9A" w:rsidRDefault="003806D0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55</w:t>
      </w:r>
      <w:r w:rsidRPr="00245C37" w:rsidR="00C97D9A">
        <w:rPr>
          <w:rFonts w:ascii="Arial" w:hAnsi="Arial" w:cs="Arial"/>
        </w:rPr>
        <w:t>. HRVATSKE VODE, Zagreb, Ulica grada Vukovara 220, OIB: 28921383001, prijavio je tražbinu u iznosu od 2.716,64 eura, s osnova rješenja o mjesečnim naknadama za uređenje voda.</w:t>
      </w:r>
    </w:p>
    <w:p w:rsidRPr="00245C37" w:rsidR="00C97D9A" w:rsidP="00C97D9A" w:rsidRDefault="00C97D9A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upravitelj tražbinu priznaje u cijelosti kao tražbinu II višeg isplatnog reda.</w:t>
      </w:r>
    </w:p>
    <w:p w:rsidRPr="00245C37" w:rsidR="00C97D9A" w:rsidP="00C97D9A" w:rsidRDefault="00C97D9A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Utvrđuje se da nijedan od stečajnih vjerovnika nije osporio tražbinu.</w:t>
      </w:r>
    </w:p>
    <w:p w:rsidRPr="00245C37" w:rsidR="00C97D9A" w:rsidP="00C97D9A" w:rsidRDefault="00C97D9A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sudac objavljuje da se tražbina stečajnog vjerovnika HRVATSKE VODE, Zagreb, Ulica grada Vukovara 220, OIB: 28921383001, smatra utvrđenom u iznosu od 2.716,64 eura i razvrstava se u II viši isplatni red.</w:t>
      </w:r>
    </w:p>
    <w:p w:rsidR="00C97D9A" w:rsidP="0053339F" w:rsidRDefault="00C97D9A">
      <w:pPr>
        <w:jc w:val="both"/>
        <w:rPr>
          <w:rFonts w:ascii="Arial" w:hAnsi="Arial" w:cs="Arial"/>
          <w:color w:val="FF0000"/>
        </w:rPr>
      </w:pPr>
    </w:p>
    <w:p w:rsidRPr="00245C37" w:rsidR="00C97D9A" w:rsidP="00C97D9A" w:rsidRDefault="003806D0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56</w:t>
      </w:r>
      <w:r w:rsidRPr="00245C37" w:rsidR="00C97D9A">
        <w:rPr>
          <w:rFonts w:ascii="Arial" w:hAnsi="Arial" w:cs="Arial"/>
        </w:rPr>
        <w:t>. HRVATSKO DRUŠTVO SKLADATELJA, Zagreb, Berislavićeva 9, OIB: 56668956985, prijavio je tražbinu u iznosu od 14.772,33 eura, s osnova Ugovora o naknadi za javno korištenje glazbenih djela, rješenje Trg. suda Pazin St-343/23 od 13.12.2023., rješenje o prihvaćanju izmijenjenog plana restruktuiranja od 04.03.2024. i presuda Trg suda Rijeka P-152/2020.od 26.11.2021.</w:t>
      </w:r>
    </w:p>
    <w:p w:rsidRPr="00245C37" w:rsidR="00C97D9A" w:rsidP="00C97D9A" w:rsidRDefault="00C97D9A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upravitelj tražbinu priznaje u cijelosti kao tražbinu II višeg isplatnog reda.</w:t>
      </w:r>
    </w:p>
    <w:p w:rsidRPr="00245C37" w:rsidR="00C97D9A" w:rsidP="00C97D9A" w:rsidRDefault="00C97D9A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Utvrđuje se da nijedan od stečajnih vjerovnika nije osporio tražbinu.</w:t>
      </w:r>
    </w:p>
    <w:p w:rsidRPr="00245C37" w:rsidR="00C97D9A" w:rsidP="00C97D9A" w:rsidRDefault="00C97D9A">
      <w:pPr>
        <w:ind w:firstLine="708"/>
        <w:jc w:val="both"/>
        <w:rPr>
          <w:rFonts w:ascii="Arial" w:hAnsi="Arial" w:cs="Arial"/>
        </w:rPr>
      </w:pPr>
      <w:r w:rsidRPr="00245C37">
        <w:rPr>
          <w:rFonts w:ascii="Arial" w:hAnsi="Arial" w:cs="Arial"/>
        </w:rPr>
        <w:t>Stečajni sudac objavljuje da se tražbina stečajnog vjerovnika HRVATSKO DRUŠTVO SKLADATELJA, Zagreb, Berislavićeva 9, OIB: 56668956985, smatra utvrđenom u iznosu od 14.772,33 eura i razvrstava se u II viši isplatni red.</w:t>
      </w:r>
    </w:p>
    <w:p w:rsidR="00C97D9A" w:rsidP="00C97D9A" w:rsidRDefault="00C97D9A">
      <w:pPr>
        <w:jc w:val="both"/>
        <w:rPr>
          <w:rFonts w:ascii="Arial" w:hAnsi="Arial" w:cs="Arial"/>
        </w:rPr>
      </w:pPr>
    </w:p>
    <w:p w:rsidRPr="00947AAF" w:rsidR="00C97D9A" w:rsidP="00C97D9A" w:rsidRDefault="003806D0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57</w:t>
      </w:r>
      <w:r w:rsidRPr="00947AAF" w:rsidR="00C97D9A">
        <w:rPr>
          <w:rFonts w:ascii="Arial" w:hAnsi="Arial" w:cs="Arial"/>
        </w:rPr>
        <w:t xml:space="preserve">. HEP ELEKTRA d.o.o. Zagreb, Ulica grada Vukovara 37, OIB: 43965974818, prijavio je tražbinu u iznosu od 29.895,35 eura, s </w:t>
      </w:r>
      <w:r w:rsidRPr="00947AAF" w:rsidR="00DF4FEE">
        <w:rPr>
          <w:rFonts w:ascii="Arial" w:hAnsi="Arial" w:cs="Arial"/>
        </w:rPr>
        <w:t>osnova rješenja o o</w:t>
      </w:r>
      <w:r w:rsidRPr="00947AAF" w:rsidR="00C97D9A">
        <w:rPr>
          <w:rFonts w:ascii="Arial" w:hAnsi="Arial" w:cs="Arial"/>
        </w:rPr>
        <w:t>vrsi j.b. Ovrv-6919/24 od 23.10.2024. i Ovrv-8176/24 od 12.12.2024., plana financijskog restrukturiranja St-343/2023 od 4.3.2024.</w:t>
      </w:r>
    </w:p>
    <w:p w:rsidRPr="00947AAF" w:rsidR="00C97D9A" w:rsidP="00C97D9A" w:rsidRDefault="00C97D9A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947AAF" w:rsidP="00947AAF" w:rsidRDefault="00947AAF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 xml:space="preserve">Miroslav Vitaljić navodi da vjerovnik VITALJIĆ CONSULTING d.o.o. osporava u cijelosti tražbinu vjerovnika HEP ELEKTRA d.o.o. Zagreb, a sve budući da je dio predmetne tražbine plaćen dok je za drugi dio tražbine usluga pružena drugoj osobi. </w:t>
      </w:r>
    </w:p>
    <w:p w:rsidRPr="00947AAF" w:rsidR="00947AAF" w:rsidP="00947AAF" w:rsidRDefault="00947AAF">
      <w:pPr>
        <w:jc w:val="both"/>
        <w:rPr>
          <w:rFonts w:ascii="Arial" w:hAnsi="Arial" w:cs="Arial"/>
        </w:rPr>
      </w:pPr>
    </w:p>
    <w:p w:rsidRPr="00947AAF" w:rsidR="00947AAF" w:rsidP="00947AAF" w:rsidRDefault="00947AAF">
      <w:pPr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ab/>
        <w:t xml:space="preserve">Miroslav Vitaljić moli stečajnog upravitelja da mu u kratkom roku dostavi dokumentaciju vezano uz predmetnu prijavu tražbine, a stečajni upravitelj navodi da će istu dostaviti u kratkom roku. </w:t>
      </w:r>
    </w:p>
    <w:p w:rsidRPr="00947AAF" w:rsidR="00947AAF" w:rsidP="00947AAF" w:rsidRDefault="00947AAF">
      <w:pPr>
        <w:jc w:val="both"/>
        <w:rPr>
          <w:rFonts w:ascii="Arial" w:hAnsi="Arial" w:cs="Arial"/>
        </w:rPr>
      </w:pPr>
    </w:p>
    <w:p w:rsidRPr="00947AAF" w:rsidR="00947AAF" w:rsidP="00947AAF" w:rsidRDefault="00947AAF">
      <w:pPr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ab/>
        <w:t xml:space="preserve">Stečajni sudac utvrđuje da je tražbina stečajnog vjerovnika HEP ELEKTRA d.o.o. Zagreb, Ulica grada Vukovara 37, OIB: 43965974818, u cijelosti osporena te će vjerovnik koji je osporio tražbinu biti upućen u parnicu radi utvrđivanja osporene tražbine. </w:t>
      </w:r>
    </w:p>
    <w:p w:rsidR="00C97D9A" w:rsidP="00947AAF" w:rsidRDefault="00C97D9A">
      <w:pPr>
        <w:jc w:val="both"/>
        <w:rPr>
          <w:rFonts w:ascii="Arial" w:hAnsi="Arial" w:cs="Arial"/>
        </w:rPr>
      </w:pPr>
    </w:p>
    <w:p w:rsidRPr="00947AAF" w:rsidR="00043EA9" w:rsidP="00043EA9" w:rsidRDefault="003806D0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58</w:t>
      </w:r>
      <w:r w:rsidRPr="00947AAF" w:rsidR="00043EA9">
        <w:rPr>
          <w:rFonts w:ascii="Arial" w:hAnsi="Arial" w:cs="Arial"/>
        </w:rPr>
        <w:t>. HEP – O</w:t>
      </w:r>
      <w:r w:rsidRPr="00947AAF" w:rsidR="00DF4FEE">
        <w:rPr>
          <w:rFonts w:ascii="Arial" w:hAnsi="Arial" w:cs="Arial"/>
        </w:rPr>
        <w:t>p</w:t>
      </w:r>
      <w:r w:rsidRPr="00947AAF" w:rsidR="00043EA9">
        <w:rPr>
          <w:rFonts w:ascii="Arial" w:hAnsi="Arial" w:cs="Arial"/>
        </w:rPr>
        <w:t xml:space="preserve">erativni distribucijski sustav d.o.o. Zagreb, Ulica grada Vukovara 37, OIB: </w:t>
      </w:r>
      <w:r w:rsidRPr="00947AAF" w:rsidR="00DF4FEE">
        <w:rPr>
          <w:rFonts w:ascii="Arial" w:hAnsi="Arial" w:cs="Arial"/>
        </w:rPr>
        <w:t>46830600751</w:t>
      </w:r>
      <w:r w:rsidRPr="00947AAF" w:rsidR="00043EA9">
        <w:rPr>
          <w:rFonts w:ascii="Arial" w:hAnsi="Arial" w:cs="Arial"/>
        </w:rPr>
        <w:t xml:space="preserve">, prijavio je tražbinu u iznosu od </w:t>
      </w:r>
      <w:r w:rsidRPr="00947AAF" w:rsidR="00DF4FEE">
        <w:rPr>
          <w:rFonts w:ascii="Arial" w:hAnsi="Arial" w:cs="Arial"/>
        </w:rPr>
        <w:t>21.352,17</w:t>
      </w:r>
      <w:r w:rsidRPr="00947AAF" w:rsidR="00043EA9">
        <w:rPr>
          <w:rFonts w:ascii="Arial" w:hAnsi="Arial" w:cs="Arial"/>
        </w:rPr>
        <w:t xml:space="preserve"> eura, s osnova </w:t>
      </w:r>
      <w:r w:rsidRPr="00947AAF" w:rsidR="00DF4FEE">
        <w:rPr>
          <w:rFonts w:ascii="Arial" w:hAnsi="Arial" w:cs="Arial"/>
        </w:rPr>
        <w:t>ugovora o korištenju javne usluge na mreži niskog napona od 20.1.2010. za električnu energiju poduzetništvo</w:t>
      </w:r>
      <w:r w:rsidRPr="00947AAF" w:rsidR="00043EA9">
        <w:rPr>
          <w:rFonts w:ascii="Arial" w:hAnsi="Arial" w:cs="Arial"/>
        </w:rPr>
        <w:t>.</w:t>
      </w:r>
    </w:p>
    <w:p w:rsidRPr="00947AAF" w:rsidR="00043EA9" w:rsidP="00043EA9" w:rsidRDefault="00043EA9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947AAF" w:rsidP="00947AAF" w:rsidRDefault="00947AAF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 xml:space="preserve">Miroslav Vitaljić navodi da vjerovnik VITALJIĆ CONSULTING d.o.o. osporava u cijelosti tražbinu vjerovnika HEP – Operativni distribucijski sustav d.o.o. Zagreb, a sve budući da je dio predmetne tražbine plaćen dok je za drugi dio tražbine usluga pružena drugoj osobi. </w:t>
      </w:r>
    </w:p>
    <w:p w:rsidRPr="00947AAF" w:rsidR="00947AAF" w:rsidP="00947AAF" w:rsidRDefault="00947AAF">
      <w:pPr>
        <w:jc w:val="both"/>
        <w:rPr>
          <w:rFonts w:ascii="Arial" w:hAnsi="Arial" w:cs="Arial"/>
        </w:rPr>
      </w:pPr>
    </w:p>
    <w:p w:rsidRPr="00947AAF" w:rsidR="00947AAF" w:rsidP="00947AAF" w:rsidRDefault="00947AAF">
      <w:pPr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ab/>
        <w:t xml:space="preserve">Miroslav Vitaljić moli stečajnog upravitelja da mu u kratkom roku dostavi dokumentaciju vezano uz predmetnu prijavu tražbine, a stečajni upravitelj navodi da će istu dostaviti u kratkom roku. </w:t>
      </w:r>
    </w:p>
    <w:p w:rsidRPr="00947AAF" w:rsidR="00947AAF" w:rsidP="00947AAF" w:rsidRDefault="00947AAF">
      <w:pPr>
        <w:jc w:val="both"/>
        <w:rPr>
          <w:rFonts w:ascii="Arial" w:hAnsi="Arial" w:cs="Arial"/>
        </w:rPr>
      </w:pPr>
    </w:p>
    <w:p w:rsidRPr="00263C41" w:rsidR="00947AAF" w:rsidP="00947AAF" w:rsidRDefault="00947AAF">
      <w:pPr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ab/>
        <w:t xml:space="preserve">Stečajni sudac utvrđuje da je tražbina stečajnog vjerovnika HEP – Operativni distribucijski sustav d.o.o. Zagreb, Ulica grada Vukovara 37, OIB: 46830600751, u cijelosti osporena te će vjerovnik koji je osporio tražbinu biti upućen u parnicu radi utvrđivanja osporene tražbine. </w:t>
      </w:r>
    </w:p>
    <w:p w:rsidRPr="00947AAF" w:rsidR="00C97D9A" w:rsidP="0053339F" w:rsidRDefault="00C97D9A">
      <w:pPr>
        <w:jc w:val="both"/>
        <w:rPr>
          <w:rFonts w:ascii="Arial" w:hAnsi="Arial" w:cs="Arial"/>
        </w:rPr>
      </w:pPr>
    </w:p>
    <w:p w:rsidRPr="00947AAF" w:rsidR="00A0103B" w:rsidP="00A0103B" w:rsidRDefault="003806D0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59</w:t>
      </w:r>
      <w:r w:rsidRPr="00947AAF" w:rsidR="00A0103B">
        <w:rPr>
          <w:rFonts w:ascii="Arial" w:hAnsi="Arial" w:cs="Arial"/>
        </w:rPr>
        <w:t>. HRVATSKA RADIO TELEVIZIJA, Zagreb, Prisavlje 3, OIB: 68419124305, prijavio je tražbinu u iznosu od 2.502,97 eura, s osnova obračuna, računa za radio i televiziju, rješenja o ovrsi j.b. Ovrv-295/2024 od 16.7.2014. i Ovrv-3443/24 Općinskog suda Pazin, izvatka iz poslovnih knjiga.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Utvrđuje se da nijedan od stečajnih vjerovnika nije osporio tražbinu.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sudac objavljuje da se tražbina stečajnog vjerovnika HRVATSKA RADIO TELEVIZIJA, Zagreb, Prisavlje 3, OIB: 68419124305, smatra utvrđenom u iznosu od 2.502,97 eura i razvrstava se u II viši isplatni red.</w:t>
      </w:r>
    </w:p>
    <w:p w:rsidR="00A0103B" w:rsidP="00A0103B" w:rsidRDefault="00A0103B">
      <w:pPr>
        <w:ind w:firstLine="708"/>
        <w:jc w:val="both"/>
        <w:rPr>
          <w:rFonts w:ascii="Arial" w:hAnsi="Arial" w:cs="Arial"/>
        </w:rPr>
      </w:pPr>
    </w:p>
    <w:p w:rsidRPr="00947AAF" w:rsidR="00A0103B" w:rsidP="00A0103B" w:rsidRDefault="003806D0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60</w:t>
      </w:r>
      <w:r w:rsidRPr="00947AAF" w:rsidR="00A0103B">
        <w:rPr>
          <w:rFonts w:ascii="Arial" w:hAnsi="Arial" w:cs="Arial"/>
        </w:rPr>
        <w:t>. HRVATSKI TELEKOM d.d. Zagreb, Radnička cesta 21, OIB: 81793146560, prijavio je tražbinu u iznosu od 3.328,78 eura, s osnova izvoda iz poslovnih knjiga, specifikacije računa i obračuna kamata.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Utvrđuje se da nijedan od stečajnih vjerovnika nije osporio tražbinu.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sudac objavljuje da se tražbina stečajnog vjerovnika HRVATSKI TELEKOM d.d. Zagreb, Radnička cesta 21, OIB: 81793146560, smatra utvrđenom u iznosu od 3.328,78 eura i razvrstava se u II viši isplatni red.</w:t>
      </w:r>
    </w:p>
    <w:p w:rsidR="00C97D9A" w:rsidP="0053339F" w:rsidRDefault="00C97D9A">
      <w:pPr>
        <w:jc w:val="both"/>
        <w:rPr>
          <w:rFonts w:ascii="Arial" w:hAnsi="Arial" w:cs="Arial"/>
          <w:color w:val="FF0000"/>
        </w:rPr>
      </w:pPr>
    </w:p>
    <w:p w:rsidRPr="00947AAF" w:rsidR="00A0103B" w:rsidP="00A0103B" w:rsidRDefault="003806D0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61</w:t>
      </w:r>
      <w:r w:rsidRPr="00947AAF" w:rsidR="00A0103B">
        <w:rPr>
          <w:rFonts w:ascii="Arial" w:hAnsi="Arial" w:cs="Arial"/>
        </w:rPr>
        <w:t>. HRVATSKE VODE, Zagreb, Ulica grada Vukovara 220, OIB: 28921383001, prijavio je tražbinu u iznosu od 3.443,35 eura, s osnova Rješenja o iznosu naknade za korištenje voda od 01.4.2023. do 31.5.2023., od 1.6.2023. do 30.6.2023., od.14.10.2024. do 22.10.2024. i obračun kamata.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Utvrđuje se da nijedan od stečajnih vjerovnika nije osporio tražbinu.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sudac objavljuje da se tražbina stečajnog vjerovnika HRVATSKE VODE, Zagreb, Ulica grada Vukovara 220, OIB: 28921383001, smatra utvrđenom u iznosu od 3.443,35 eura i razvrstava se u II viši isplatni red.</w:t>
      </w:r>
    </w:p>
    <w:p w:rsidR="00A0103B" w:rsidP="00A0103B" w:rsidRDefault="00A0103B">
      <w:pPr>
        <w:ind w:firstLine="708"/>
        <w:jc w:val="both"/>
        <w:rPr>
          <w:rFonts w:ascii="Arial" w:hAnsi="Arial" w:cs="Arial"/>
        </w:rPr>
      </w:pPr>
    </w:p>
    <w:p w:rsidRPr="00947AAF" w:rsidR="00A0103B" w:rsidP="00A0103B" w:rsidRDefault="003806D0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62</w:t>
      </w:r>
      <w:r w:rsidRPr="00947AAF" w:rsidR="00A0103B">
        <w:rPr>
          <w:rFonts w:ascii="Arial" w:hAnsi="Arial" w:cs="Arial"/>
        </w:rPr>
        <w:t>. LEOLIBRA j.d.o.o. Sesvete, Dugoselska cesta 10, OIB: 25786284763, prijavio je tražbinu u iznosu od 4.400,00 eura, s osnova računa za knjigovodstvene usluge od 1.1.2025. do 12.5.2025.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Utvrđuje se da nijedan od stečajnih vjerovnika nije osporio tražbinu.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sudac objavljuje da se tražbina stečajnog vjerovnika LEOLIBRA j.d.o.o. Sesvete, Dugoselska cesta 10, OIB: 25786284763, smatra utvrđenom u iznosu od 4.400,00 eura i razvrstava se u II viši isplatni red.</w:t>
      </w:r>
    </w:p>
    <w:p w:rsidR="00A0103B" w:rsidP="00A0103B" w:rsidRDefault="00A0103B">
      <w:pPr>
        <w:ind w:firstLine="708"/>
        <w:jc w:val="both"/>
        <w:rPr>
          <w:rFonts w:ascii="Arial" w:hAnsi="Arial" w:cs="Arial"/>
        </w:rPr>
      </w:pPr>
    </w:p>
    <w:p w:rsidRPr="00947AAF" w:rsidR="00A0103B" w:rsidP="00A0103B" w:rsidRDefault="003806D0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63</w:t>
      </w:r>
      <w:r w:rsidRPr="00947AAF" w:rsidR="00A0103B">
        <w:rPr>
          <w:rFonts w:ascii="Arial" w:hAnsi="Arial" w:cs="Arial"/>
        </w:rPr>
        <w:t>. LYNX SECURITY d.o.o. Buzet, Sportska 1., OIB: 26649210918, prijavio je tražbinu u iznosu od 12.117,23 eura, s osnova računa za 9., 10. i 11. mjesec 2024., usluge osiguranja nedjeljom i praznikom te intervencije po dojavi.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Utvrđuje se da nijedan od stečajnih vjerovnika nije osporio tražbinu.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sudac objavljuje da se tražbina stečajnog vjerovnika LYNX SECURITY d.o.o. Buzet, Sportska 1., OIB: 26649210918, smatra utvrđenom u iznosu od 12.117,23 eura i razvrstava se u II viši isplatni red.</w:t>
      </w:r>
    </w:p>
    <w:p w:rsidR="00C97D9A" w:rsidP="00A0103B" w:rsidRDefault="00C97D9A">
      <w:pPr>
        <w:ind w:firstLine="708"/>
        <w:jc w:val="both"/>
        <w:rPr>
          <w:rFonts w:ascii="Arial" w:hAnsi="Arial" w:cs="Arial"/>
          <w:color w:val="FF0000"/>
        </w:rPr>
      </w:pP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6</w:t>
      </w:r>
      <w:r w:rsidRPr="00947AAF" w:rsidR="003806D0">
        <w:rPr>
          <w:rFonts w:ascii="Arial" w:hAnsi="Arial" w:cs="Arial"/>
        </w:rPr>
        <w:t>4</w:t>
      </w:r>
      <w:r w:rsidRPr="00947AAF">
        <w:rPr>
          <w:rFonts w:ascii="Arial" w:hAnsi="Arial" w:cs="Arial"/>
        </w:rPr>
        <w:t xml:space="preserve">. MIAMEDICA </w:t>
      </w:r>
      <w:r w:rsidRPr="00947AAF" w:rsidR="00320DA7">
        <w:rPr>
          <w:rFonts w:ascii="Arial" w:hAnsi="Arial" w:cs="Arial"/>
        </w:rPr>
        <w:t>–</w:t>
      </w:r>
      <w:r w:rsidRPr="00947AAF">
        <w:rPr>
          <w:rFonts w:ascii="Arial" w:hAnsi="Arial" w:cs="Arial"/>
        </w:rPr>
        <w:t xml:space="preserve"> ISTRA</w:t>
      </w:r>
      <w:r w:rsidRPr="00947AAF" w:rsidR="00320DA7">
        <w:rPr>
          <w:rFonts w:ascii="Arial" w:hAnsi="Arial" w:cs="Arial"/>
        </w:rPr>
        <w:t xml:space="preserve"> d.o.o. Livade</w:t>
      </w:r>
      <w:r w:rsidRPr="00947AAF" w:rsidR="00947AAF">
        <w:rPr>
          <w:rFonts w:ascii="Arial" w:hAnsi="Arial" w:cs="Arial"/>
        </w:rPr>
        <w:t xml:space="preserve"> u stečaju</w:t>
      </w:r>
      <w:r w:rsidRPr="00947AAF" w:rsidR="00320DA7">
        <w:rPr>
          <w:rFonts w:ascii="Arial" w:hAnsi="Arial" w:cs="Arial"/>
        </w:rPr>
        <w:t>, Sv. Stjepan 60, OIB: 31668297573</w:t>
      </w:r>
      <w:r w:rsidRPr="00947AAF">
        <w:rPr>
          <w:rFonts w:ascii="Arial" w:hAnsi="Arial" w:cs="Arial"/>
        </w:rPr>
        <w:t xml:space="preserve">, prijavio je tražbinu u iznosu od </w:t>
      </w:r>
      <w:r w:rsidRPr="00947AAF" w:rsidR="00320DA7">
        <w:rPr>
          <w:rFonts w:ascii="Arial" w:hAnsi="Arial" w:cs="Arial"/>
        </w:rPr>
        <w:t>2.037.848,38</w:t>
      </w:r>
      <w:r w:rsidRPr="00947AAF">
        <w:rPr>
          <w:rFonts w:ascii="Arial" w:hAnsi="Arial" w:cs="Arial"/>
        </w:rPr>
        <w:t xml:space="preserve"> eura, s osnova </w:t>
      </w:r>
      <w:r w:rsidRPr="00947AAF" w:rsidR="00320DA7">
        <w:rPr>
          <w:rFonts w:ascii="Arial" w:hAnsi="Arial" w:cs="Arial"/>
        </w:rPr>
        <w:t>konto kartice kupaca, dnevnika knjiženja, obračuna kamata i ugovora o zakupu nekretnine</w:t>
      </w:r>
      <w:r w:rsidRPr="00947AAF">
        <w:rPr>
          <w:rFonts w:ascii="Arial" w:hAnsi="Arial" w:cs="Arial"/>
        </w:rPr>
        <w:t>.</w:t>
      </w:r>
    </w:p>
    <w:p w:rsidRPr="00947AAF" w:rsidR="00A0103B" w:rsidP="00A0103B" w:rsidRDefault="00A0103B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947AAF" w:rsidP="00947AAF" w:rsidRDefault="00947AAF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 xml:space="preserve">Miroslav Vitaljić navodi da vjerovnik VITALJIĆ CONSULTING d.o.o. osporava u cijelosti tražbinu vjerovnika MIAMEDICA – ISTRA d.o.o. Livade u stečaju, a nakon pregleda dokumentacije koja je dostavljena uz prijavu tražbine odlučit će o eventualnom pokretanju parnice.  </w:t>
      </w:r>
    </w:p>
    <w:p w:rsidRPr="00947AAF" w:rsidR="00947AAF" w:rsidP="00947AAF" w:rsidRDefault="00947AAF">
      <w:pPr>
        <w:jc w:val="both"/>
        <w:rPr>
          <w:rFonts w:ascii="Arial" w:hAnsi="Arial" w:cs="Arial"/>
        </w:rPr>
      </w:pPr>
    </w:p>
    <w:p w:rsidRPr="00947AAF" w:rsidR="00947AAF" w:rsidP="00947AAF" w:rsidRDefault="00947AAF">
      <w:pPr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ab/>
        <w:t xml:space="preserve">Miroslav Vitaljić moli stečajnog upravitelja da mu u kratkom roku dostavi dokumentaciju vezano uz predmetnu prijavu tražbine, a stečajni upravitelj navodi da će istu dostaviti u kratkom roku. </w:t>
      </w:r>
    </w:p>
    <w:p w:rsidRPr="00947AAF" w:rsidR="00947AAF" w:rsidP="00947AAF" w:rsidRDefault="00947AAF">
      <w:pPr>
        <w:jc w:val="both"/>
        <w:rPr>
          <w:rFonts w:ascii="Arial" w:hAnsi="Arial" w:cs="Arial"/>
        </w:rPr>
      </w:pPr>
    </w:p>
    <w:p w:rsidRPr="00947AAF" w:rsidR="00947AAF" w:rsidP="00947AAF" w:rsidRDefault="00947AAF">
      <w:pPr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ab/>
        <w:t xml:space="preserve">Stečajni sudac utvrđuje da je tražbina stečajnog vjerovnika MIAMEDICA – ISTRA d.o.o. Livade u stečaju, Sv. Stjepan 60, OIB: 31668297573, u cijelosti osporena te će vjerovnik koji je osporio tražbinu biti upućen u parnicu radi utvrđivanja osporene tražbine. </w:t>
      </w:r>
    </w:p>
    <w:p w:rsidR="00A0103B" w:rsidP="00947AAF" w:rsidRDefault="00A0103B">
      <w:pPr>
        <w:jc w:val="both"/>
        <w:rPr>
          <w:rFonts w:ascii="Arial" w:hAnsi="Arial" w:cs="Arial"/>
          <w:color w:val="FF0000"/>
        </w:rPr>
      </w:pPr>
    </w:p>
    <w:p w:rsidRPr="00947AAF" w:rsidR="00320DA7" w:rsidP="00320DA7" w:rsidRDefault="003806D0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65</w:t>
      </w:r>
      <w:r w:rsidRPr="00947AAF" w:rsidR="00320DA7">
        <w:rPr>
          <w:rFonts w:ascii="Arial" w:hAnsi="Arial" w:cs="Arial"/>
        </w:rPr>
        <w:t>. MIELE d.o.o. Zagreb, Buzinski prilaz 32, OIB: 21026666557, prijavio je tražbinu u iznosu od 2.203,36 eura, s osnova računa od 9.11.2022. i 19.1.2023 te kamata.</w:t>
      </w:r>
    </w:p>
    <w:p w:rsidRPr="00947AAF" w:rsidR="00320DA7" w:rsidP="00320DA7" w:rsidRDefault="00320DA7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320DA7" w:rsidP="00320DA7" w:rsidRDefault="00320DA7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Utvrđuje se da nijedan od stečajnih vjerovnika nije osporio tražbinu.</w:t>
      </w:r>
    </w:p>
    <w:p w:rsidRPr="00947AAF" w:rsidR="00320DA7" w:rsidP="00320DA7" w:rsidRDefault="00320DA7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sudac objavljuje da se tražbina stečajnog vjerovnika MIELE d.o.o. Zagreb, Buzinski prilaz 32, OIB: 21026666557, smatra utvrđenom u iznosu od 2.203,36 eura i razvrstava se u II viši isplatni red.</w:t>
      </w:r>
    </w:p>
    <w:p w:rsidR="00A0103B" w:rsidP="0053339F" w:rsidRDefault="00A0103B">
      <w:pPr>
        <w:jc w:val="both"/>
        <w:rPr>
          <w:rFonts w:ascii="Arial" w:hAnsi="Arial" w:cs="Arial"/>
          <w:color w:val="FF0000"/>
        </w:rPr>
      </w:pPr>
    </w:p>
    <w:p w:rsidRPr="00947AAF" w:rsidR="00320DA7" w:rsidP="00320DA7" w:rsidRDefault="003806D0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66</w:t>
      </w:r>
      <w:r w:rsidRPr="00947AAF" w:rsidR="00320DA7">
        <w:rPr>
          <w:rFonts w:ascii="Arial" w:hAnsi="Arial" w:cs="Arial"/>
        </w:rPr>
        <w:t>. OTIS DIZALA d.o.o. Zagreb, Prilaz V. Brajkovića 15, OIB: 6080865307, prijavio je tražbinu u iznosu od 318,37 eura, s osnova otvorenih stavki iz 2023. godine.</w:t>
      </w:r>
    </w:p>
    <w:p w:rsidRPr="00947AAF" w:rsidR="00320DA7" w:rsidP="00320DA7" w:rsidRDefault="00320DA7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320DA7" w:rsidP="00320DA7" w:rsidRDefault="00320DA7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Utvrđuje se da nijedan od stečajnih vjerovnika nije osporio tražbinu.</w:t>
      </w:r>
    </w:p>
    <w:p w:rsidRPr="00947AAF" w:rsidR="00320DA7" w:rsidP="00320DA7" w:rsidRDefault="00320DA7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sudac objavljuje da se tražbina stečajnog vjerovnika OTIS DIZALA d.o.o. Zagreb, Prilaz V. Brajkovića 15, OIB: 6080865307, smatra utvrđenom u iznosu od 318,37 eura i razvrstava se u II viši isplatni red.</w:t>
      </w:r>
    </w:p>
    <w:p w:rsidR="00A0103B" w:rsidP="0053339F" w:rsidRDefault="00A0103B">
      <w:pPr>
        <w:jc w:val="both"/>
        <w:rPr>
          <w:rFonts w:ascii="Arial" w:hAnsi="Arial" w:cs="Arial"/>
          <w:color w:val="FF0000"/>
        </w:rPr>
      </w:pPr>
    </w:p>
    <w:p w:rsidRPr="00947AAF" w:rsidR="008706C8" w:rsidP="008706C8" w:rsidRDefault="003806D0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67</w:t>
      </w:r>
      <w:r w:rsidRPr="00947AAF" w:rsidR="008706C8">
        <w:rPr>
          <w:rFonts w:ascii="Arial" w:hAnsi="Arial" w:cs="Arial"/>
        </w:rPr>
        <w:t>. OPĆINA OPRTALJ, Oprtalj, Ulica Matka Laginje 21, OIB: 27242457430, prijavio je tražbinu u iznosu od 45.205,81 eura, s osnova rješenja o komunalnoj naknadi od 18.3.2016.</w:t>
      </w:r>
    </w:p>
    <w:p w:rsidRPr="00947AAF" w:rsidR="008706C8" w:rsidP="008706C8" w:rsidRDefault="008706C8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8706C8" w:rsidP="008706C8" w:rsidRDefault="008706C8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Utvrđuje se da nijedan od stečajnih vjerovnika nije osporio tražbinu.</w:t>
      </w:r>
    </w:p>
    <w:p w:rsidRPr="00947AAF" w:rsidR="008706C8" w:rsidP="008706C8" w:rsidRDefault="008706C8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sudac objavljuje da se tražbina stečajnog vjerovnika OPĆINE OPRTALJ, Oprtalj, Ulica Matka Laginje 21, OIB: 27242457430, smatra utvrđenom u iznosu od 45.205,81 eura i razvrstava se u II viši isplatni red.</w:t>
      </w:r>
    </w:p>
    <w:p w:rsidR="008706C8" w:rsidP="0053339F" w:rsidRDefault="008706C8">
      <w:pPr>
        <w:jc w:val="both"/>
        <w:rPr>
          <w:rFonts w:ascii="Arial" w:hAnsi="Arial" w:cs="Arial"/>
          <w:color w:val="FF0000"/>
        </w:rPr>
      </w:pPr>
    </w:p>
    <w:p w:rsidRPr="00947AAF" w:rsidR="008706C8" w:rsidP="008706C8" w:rsidRDefault="003806D0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68</w:t>
      </w:r>
      <w:r w:rsidRPr="00947AAF" w:rsidR="008706C8">
        <w:rPr>
          <w:rFonts w:ascii="Arial" w:hAnsi="Arial" w:cs="Arial"/>
        </w:rPr>
        <w:t>. ODVJETNIK SAŠA POLDAN, Rijeka, Jadranski trg 4, OIB: 03822303154, prijavio je tražbinu u iznosu od 28.879,31 eura, s osnova računa za zastupanje po specifikaciji usluga od 5.8.2024. i obračuna zakonskih zateznih kamata.</w:t>
      </w:r>
    </w:p>
    <w:p w:rsidRPr="00947AAF" w:rsidR="008706C8" w:rsidP="008706C8" w:rsidRDefault="008706C8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8706C8" w:rsidP="008706C8" w:rsidRDefault="008706C8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Utvrđuje se da nijedan od stečajnih vjerovnika nije osporio tražbinu.</w:t>
      </w:r>
    </w:p>
    <w:p w:rsidRPr="00947AAF" w:rsidR="008706C8" w:rsidP="008706C8" w:rsidRDefault="008706C8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sudac objavljuje da se tražbina stečajnog vjerovnika ODVJETNIKA SAŠE POLDANA, Rijeka, Jadranski trg 4, OIB: 03822303154, smatra utvrđenom u iznosu od 28.879,31 eura i razvrstava se u II viši isplatni red.</w:t>
      </w:r>
    </w:p>
    <w:p w:rsidR="008706C8" w:rsidP="0053339F" w:rsidRDefault="008706C8">
      <w:pPr>
        <w:jc w:val="both"/>
        <w:rPr>
          <w:rFonts w:ascii="Arial" w:hAnsi="Arial" w:cs="Arial"/>
          <w:color w:val="FF0000"/>
        </w:rPr>
      </w:pPr>
    </w:p>
    <w:p w:rsidRPr="00947AAF" w:rsidR="008706C8" w:rsidP="008706C8" w:rsidRDefault="003806D0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69</w:t>
      </w:r>
      <w:r w:rsidRPr="00947AAF" w:rsidR="008706C8">
        <w:rPr>
          <w:rFonts w:ascii="Arial" w:hAnsi="Arial" w:cs="Arial"/>
        </w:rPr>
        <w:t>. PREOKRET d.o.o. Zagreb, Istarska ulica 35, OIB: 81187135862, prijavio je tražbinu u iznosu od 40.266,64 eura, s osnova računa za uslugu poslovnog savjetovanja – izrade plana restrukturiranja.</w:t>
      </w:r>
    </w:p>
    <w:p w:rsidRPr="00947AAF" w:rsidR="008706C8" w:rsidP="008706C8" w:rsidRDefault="008706C8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8706C8" w:rsidP="008706C8" w:rsidRDefault="008706C8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Utvrđuje se da nijedan od stečajnih vjerovnika nije osporio tražbinu.</w:t>
      </w:r>
    </w:p>
    <w:p w:rsidRPr="00947AAF" w:rsidR="008706C8" w:rsidP="008706C8" w:rsidRDefault="008706C8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sudac objavljuje da se tražbina stečajnog vjerovnika PREOKRET d.o.o. Zagreb, Istarska ulica 35, OIB: 81187135862, smatra utvrđenom u iznosu od 40.266,64 eura i razvrstava se u II viši isplatni red.</w:t>
      </w:r>
    </w:p>
    <w:p w:rsidR="008706C8" w:rsidP="008706C8" w:rsidRDefault="008706C8">
      <w:pPr>
        <w:jc w:val="both"/>
        <w:rPr>
          <w:rFonts w:ascii="Arial" w:hAnsi="Arial" w:cs="Arial"/>
        </w:rPr>
      </w:pPr>
    </w:p>
    <w:p w:rsidRPr="00947AAF" w:rsidR="008706C8" w:rsidP="008706C8" w:rsidRDefault="003806D0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70</w:t>
      </w:r>
      <w:r w:rsidRPr="00947AAF" w:rsidR="008706C8">
        <w:rPr>
          <w:rFonts w:ascii="Arial" w:hAnsi="Arial" w:cs="Arial"/>
        </w:rPr>
        <w:t>. PODRAVKA d.d. Koprivnica, Ante Starčevića 32, OIB: 18928523252, prijavio je tražbinu u iznosu od 577,08 eura, s osnova izvatka iz poslovnih knjiga od 7.7.2025. i otvorenih stavki.</w:t>
      </w:r>
    </w:p>
    <w:p w:rsidRPr="00947AAF" w:rsidR="008706C8" w:rsidP="008706C8" w:rsidRDefault="008706C8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8706C8" w:rsidP="008706C8" w:rsidRDefault="008706C8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Utvrđuje se da nijedan od stečajnih vjerovnika nije osporio tražbinu.</w:t>
      </w:r>
    </w:p>
    <w:p w:rsidRPr="00947AAF" w:rsidR="008706C8" w:rsidP="008706C8" w:rsidRDefault="008706C8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sudac objavljuje da se tražbina stečajnog vjerovnika PODRAVKA d.d. Koprivnica, Ante Starčevića 32, OIB: 18928523252, smatra utvrđenom u iznosu od 577,08 eura i razvrstava se u II viši isplatni red.</w:t>
      </w:r>
    </w:p>
    <w:p w:rsidR="008706C8" w:rsidP="008706C8" w:rsidRDefault="008706C8">
      <w:pPr>
        <w:jc w:val="both"/>
        <w:rPr>
          <w:rFonts w:ascii="Arial" w:hAnsi="Arial" w:cs="Arial"/>
        </w:rPr>
      </w:pPr>
    </w:p>
    <w:p w:rsidRPr="00947AAF" w:rsidR="005860C6" w:rsidP="005860C6" w:rsidRDefault="003806D0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71</w:t>
      </w:r>
      <w:r w:rsidRPr="00947AAF" w:rsidR="005860C6">
        <w:rPr>
          <w:rFonts w:ascii="Arial" w:hAnsi="Arial" w:cs="Arial"/>
        </w:rPr>
        <w:t>. PRVA d.o.o. Rijeka, Riva 8, OIB: 52902570501, prijavio je tražbinu u iznosu od 2.687,48 eura, s osnova ugovora o pozajmici od 9.9.2024., 18.9.2024. i 1.12.2024.</w:t>
      </w:r>
    </w:p>
    <w:p w:rsidRPr="00947AAF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Utvrđuje se da nijedan od stečajnih vjerovnika nije osporio tražbinu.</w:t>
      </w:r>
    </w:p>
    <w:p w:rsidRPr="00947AAF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sudac objavljuje da se tražbina stečajnog vjerovnika PRVA d.o.o. Rijeka, Riva 8, OIB: 52902570501, smatra utvrđenom u iznosu od 2.687,48 eura i razvrstava se u II viši isplatni red.</w:t>
      </w:r>
    </w:p>
    <w:p w:rsidR="008706C8" w:rsidP="008706C8" w:rsidRDefault="008706C8">
      <w:pPr>
        <w:jc w:val="both"/>
        <w:rPr>
          <w:rFonts w:ascii="Arial" w:hAnsi="Arial" w:cs="Arial"/>
        </w:rPr>
      </w:pPr>
    </w:p>
    <w:p w:rsidRPr="00947AAF" w:rsidR="005860C6" w:rsidP="005860C6" w:rsidRDefault="003806D0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72</w:t>
      </w:r>
      <w:r w:rsidRPr="00947AAF" w:rsidR="005860C6">
        <w:rPr>
          <w:rFonts w:ascii="Arial" w:hAnsi="Arial" w:cs="Arial"/>
        </w:rPr>
        <w:t>. PRVA d.o.o. Rijeka, Riva 8, OIB: 52902570501, prijavio je tražbinu u iznosu od 7.480,00 eura, s osnova ugovora o pozajmici od 1.7.2024.</w:t>
      </w:r>
    </w:p>
    <w:p w:rsidRPr="00947AAF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upravitelj tražbinu priznaje u cijelosti kao tražbinu II višeg isplatnog reda.</w:t>
      </w:r>
    </w:p>
    <w:p w:rsidRPr="00947AAF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Utvrđuje se da nijedan od stečajnih vjerovnika nije osporio tražbinu.</w:t>
      </w:r>
    </w:p>
    <w:p w:rsidRPr="00947AAF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947AAF">
        <w:rPr>
          <w:rFonts w:ascii="Arial" w:hAnsi="Arial" w:cs="Arial"/>
        </w:rPr>
        <w:t>Stečajni sudac objavljuje da se tražbina stečajnog vjerovnika PRVA d.o.o. Rijeka, Riva 8, OIB: 52902570501, smatra utvrđenom u iznosu od 7.480,00 eura i razvrstava se u II viši isplatni red.</w:t>
      </w:r>
    </w:p>
    <w:p w:rsidR="005860C6" w:rsidP="008706C8" w:rsidRDefault="005860C6">
      <w:pPr>
        <w:jc w:val="both"/>
        <w:rPr>
          <w:rFonts w:ascii="Arial" w:hAnsi="Arial" w:cs="Arial"/>
        </w:rPr>
      </w:pPr>
    </w:p>
    <w:p w:rsidRPr="001F0A54" w:rsidR="005860C6" w:rsidP="005860C6" w:rsidRDefault="003806D0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73</w:t>
      </w:r>
      <w:r w:rsidRPr="001F0A54" w:rsidR="005860C6">
        <w:rPr>
          <w:rFonts w:ascii="Arial" w:hAnsi="Arial" w:cs="Arial"/>
        </w:rPr>
        <w:t>. REPUBLIKA HRVATSKA, Ministarstvo financija, Porezna uprava, Područni ured Pazin, Zagreb, Katančićeva 5, OIB: 18683136487, prijavio je tražbinu u iznosu od 9.278,90 eura, s osnova rješenja o ovrsi MF, Porezne uprave, klasa: UUP/I-415-02/2005-001/00355, ur. Broj: 513-007-18/2025-01 od 6.2.2025., za doprinose iz RO, doprinos za MIOI I i II stup te doprinos za zdravstveno osiguranje.</w:t>
      </w:r>
    </w:p>
    <w:p w:rsidRPr="001F0A54" w:rsidR="00947AAF" w:rsidP="00947AAF" w:rsidRDefault="00947AAF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 xml:space="preserve">Stečajni upravitelj navodi da je omaškom naveo iznos od 9.278,90 eura, a ispravno </w:t>
      </w:r>
      <w:r w:rsidRPr="001F0A54" w:rsidR="001F0A54">
        <w:rPr>
          <w:rFonts w:ascii="Arial" w:hAnsi="Arial" w:cs="Arial"/>
        </w:rPr>
        <w:t>je imalo stajati 9.338,90 eura te sada to ispravlja.</w:t>
      </w:r>
    </w:p>
    <w:p w:rsidRPr="001F0A54" w:rsidR="00947AAF" w:rsidP="001F0A54" w:rsidRDefault="005860C6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Stečajni upravitelj tražbinu priznaje u cijelosti kao tražbinu II višeg isplatnog reda.</w:t>
      </w:r>
    </w:p>
    <w:p w:rsidRPr="001F0A54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Utvrđuje se da nijedan od stečajnih vjerovnika nije osporio tražbinu.</w:t>
      </w:r>
    </w:p>
    <w:p w:rsidRPr="001F0A54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 xml:space="preserve">Stečajni sudac objavljuje da se tražbina stečajnog vjerovnika REPUBLIKA HRVATSKA, Ministarstvo financija, Porezna uprava, Područni ured Pazin, Zagreb, Katančićeva 5, OIB: 18683136487, smatra utvrđenom u iznosu od </w:t>
      </w:r>
      <w:r w:rsidRPr="001F0A54" w:rsidR="00947AAF">
        <w:rPr>
          <w:rFonts w:ascii="Arial" w:hAnsi="Arial" w:cs="Arial"/>
        </w:rPr>
        <w:t xml:space="preserve">9.338,90 </w:t>
      </w:r>
      <w:r w:rsidRPr="001F0A54">
        <w:rPr>
          <w:rFonts w:ascii="Arial" w:hAnsi="Arial" w:cs="Arial"/>
        </w:rPr>
        <w:t>eura i razvrstava se u II viši isplatni red.</w:t>
      </w:r>
    </w:p>
    <w:p w:rsidR="005860C6" w:rsidP="008706C8" w:rsidRDefault="005860C6">
      <w:pPr>
        <w:jc w:val="both"/>
        <w:rPr>
          <w:rFonts w:ascii="Arial" w:hAnsi="Arial" w:cs="Arial"/>
        </w:rPr>
      </w:pPr>
    </w:p>
    <w:p w:rsidRPr="001F0A54" w:rsidR="005860C6" w:rsidP="005860C6" w:rsidRDefault="003806D0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74</w:t>
      </w:r>
      <w:r w:rsidRPr="001F0A54" w:rsidR="005860C6">
        <w:rPr>
          <w:rFonts w:ascii="Arial" w:hAnsi="Arial" w:cs="Arial"/>
        </w:rPr>
        <w:t>. REPUBLIKA HRVATSKA, Ministarstvo financija, Porezna uprava, Područni ured Pazin, Zagreb, Katančićeva 5, OIB: 18683136487, prijavio je tražbinu u iznosu od 342,38 eura, s osnova ugovora o koncesiji za zahvaćanje termalnih voda za potrebe medicinskog liječenja sklopljen sa Državnom upravom za vode od 5.7.2021., pregled uplata i dugovanja M</w:t>
      </w:r>
      <w:r w:rsidRPr="001F0A54" w:rsidR="00E566AC">
        <w:rPr>
          <w:rFonts w:ascii="Arial" w:hAnsi="Arial" w:cs="Arial"/>
        </w:rPr>
        <w:t>inistarstva zaštite okoliš</w:t>
      </w:r>
      <w:r w:rsidRPr="001F0A54" w:rsidR="005860C6">
        <w:rPr>
          <w:rFonts w:ascii="Arial" w:hAnsi="Arial" w:cs="Arial"/>
        </w:rPr>
        <w:t>a i zelene tranzicije.</w:t>
      </w:r>
    </w:p>
    <w:p w:rsidRPr="001F0A54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Stečajni upravitelj tražbinu priznaje u cijelosti kao tražbinu II višeg isplatnog reda.</w:t>
      </w:r>
    </w:p>
    <w:p w:rsidRPr="001F0A54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Utvrđuje se da nijedan od stečajnih vjerovnika nije osporio tražbinu.</w:t>
      </w:r>
    </w:p>
    <w:p w:rsidRPr="001F0A54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Stečajni sudac objavljuje da se tražbina stečajnog vjerovnika REPUBLIKA HRVATSKA, Ministarstvo financija, Porezna uprava, Područni ured Pazin, Zagreb, Katančićeva 5, OIB: 18683136487, smatra utvrđenom u iznosu od 342,38 eura i razvrstava se u II viši isplatni red.</w:t>
      </w:r>
    </w:p>
    <w:p w:rsidR="005860C6" w:rsidP="008706C8" w:rsidRDefault="005860C6">
      <w:pPr>
        <w:jc w:val="both"/>
        <w:rPr>
          <w:rFonts w:ascii="Arial" w:hAnsi="Arial" w:cs="Arial"/>
        </w:rPr>
      </w:pPr>
    </w:p>
    <w:p w:rsidRPr="001F0A54" w:rsidR="005860C6" w:rsidP="005860C6" w:rsidRDefault="003806D0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75</w:t>
      </w:r>
      <w:r w:rsidRPr="001F0A54" w:rsidR="005860C6">
        <w:rPr>
          <w:rFonts w:ascii="Arial" w:hAnsi="Arial" w:cs="Arial"/>
        </w:rPr>
        <w:t>. SAPONIA d.d. Osijek, Matije Gupca 2, OIB: 37879152548, prijavio je tražbinu u iznosu od 235,87 eura, s osnova računa broj 54570/1/1 od 2.4.2024.</w:t>
      </w:r>
    </w:p>
    <w:p w:rsidRPr="001F0A54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Stečajni upravitelj tražbinu priznaje u cijelosti kao tražbinu II višeg isplatnog reda.</w:t>
      </w:r>
    </w:p>
    <w:p w:rsidRPr="001F0A54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Utvrđuje se da nijedan od stečajnih vjerovnika nije osporio tražbinu.</w:t>
      </w:r>
    </w:p>
    <w:p w:rsidRPr="001F0A54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Stečajni sudac objavljuje da se tražbina stečajnog vjerovnika SAPONIA d.d. Osijek, Matije Gupca 2, OIB: 37879152548, smatra utvrđenom u iznosu od 235,87 eura i razvrstava se u II viši isplatni red.</w:t>
      </w:r>
    </w:p>
    <w:p w:rsidR="005860C6" w:rsidP="008706C8" w:rsidRDefault="005860C6">
      <w:pPr>
        <w:jc w:val="both"/>
        <w:rPr>
          <w:rFonts w:ascii="Arial" w:hAnsi="Arial" w:cs="Arial"/>
        </w:rPr>
      </w:pPr>
    </w:p>
    <w:p w:rsidRPr="001F0A54" w:rsidR="005860C6" w:rsidP="005860C6" w:rsidRDefault="003806D0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76</w:t>
      </w:r>
      <w:r w:rsidRPr="001F0A54" w:rsidR="005860C6">
        <w:rPr>
          <w:rFonts w:ascii="Arial" w:hAnsi="Arial" w:cs="Arial"/>
        </w:rPr>
        <w:t>. TURISTIČKA ZAJEDNICA OPĆINE OPRTALJ, Oprtalj, Ulica Matka Laginje 21, OIB: 31993686358, prijavio je tražbinu u iznosu od 23.108,12 eura, s osnova odluke Istarske županije o visini turističke pristojbe po osobi za 2025. godinu.</w:t>
      </w:r>
    </w:p>
    <w:p w:rsidRPr="001F0A54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Stečajni upravitelj tražbinu priznaje u cijelosti kao tražbinu II višeg isplatnog reda.</w:t>
      </w:r>
    </w:p>
    <w:p w:rsidRPr="001F0A54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Utvrđuje se da nijedan od stečajnih vjerovnika nije osporio tražbinu.</w:t>
      </w:r>
    </w:p>
    <w:p w:rsidRPr="001F0A54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Stečajni sudac objavljuje da se tražbina stečajnog vjerovnika TURISTIČKA ZAJEDNICA OPĆINE OPRTALJ, Oprtalj, Ulica Matka Laginje 21, OIB: 31993686358, smatra utvrđenom u iznosu od 23.108,12 eura i razvrstava se u II viši isplatni red.</w:t>
      </w:r>
    </w:p>
    <w:p w:rsidR="001E6319" w:rsidP="0053339F" w:rsidRDefault="001E6319">
      <w:pPr>
        <w:jc w:val="both"/>
        <w:rPr>
          <w:rFonts w:ascii="Arial" w:hAnsi="Arial" w:cs="Arial"/>
          <w:color w:val="FF0000"/>
        </w:rPr>
      </w:pPr>
    </w:p>
    <w:p w:rsidRPr="001F0A54" w:rsidR="005860C6" w:rsidP="005860C6" w:rsidRDefault="003806D0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77</w:t>
      </w:r>
      <w:r w:rsidRPr="001F0A54" w:rsidR="005860C6">
        <w:rPr>
          <w:rFonts w:ascii="Arial" w:hAnsi="Arial" w:cs="Arial"/>
        </w:rPr>
        <w:t>. VITALJIĆ CONSULTING d.o.o. (ranije V&amp;G 13 d.o.o.) Rijeka, Riva 8, OIB: 72307755071, prijavio je tražbinu u iznosu od 11.934,00 eura, s osnova ugovora o pozajmici od 5.9.2024.</w:t>
      </w:r>
    </w:p>
    <w:p w:rsidRPr="001F0A54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Stečajni upravitelj tražbinu priznaje u cijelosti kao tražbinu II višeg isplatnog reda.</w:t>
      </w:r>
    </w:p>
    <w:p w:rsidRPr="001F0A54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Utvrđuje se da nijedan od stečajnih vjerovnika nije osporio tražbinu.</w:t>
      </w:r>
    </w:p>
    <w:p w:rsidRPr="001F0A54" w:rsidR="005860C6" w:rsidP="005860C6" w:rsidRDefault="005860C6">
      <w:pPr>
        <w:ind w:firstLine="708"/>
        <w:jc w:val="both"/>
        <w:rPr>
          <w:rFonts w:ascii="Arial" w:hAnsi="Arial" w:cs="Arial"/>
        </w:rPr>
      </w:pPr>
      <w:r w:rsidRPr="001F0A54">
        <w:rPr>
          <w:rFonts w:ascii="Arial" w:hAnsi="Arial" w:cs="Arial"/>
        </w:rPr>
        <w:t>Stečajni sudac objavljuje da se tražbina stečajnog vjerovnika VITALJIĆ CONSULTING d.o.o. (ranije V&amp;G 13 d.o.o.) Rijeka, Riva 8, OIB: 72307755071, smatra utvrđenom u iznosu od 11.934,00 eura i razvrstava se u II viši isplatni red.</w:t>
      </w:r>
    </w:p>
    <w:p w:rsidRPr="00263C41" w:rsidR="005860C6" w:rsidP="0053339F" w:rsidRDefault="005860C6">
      <w:pPr>
        <w:jc w:val="both"/>
        <w:rPr>
          <w:rFonts w:ascii="Arial" w:hAnsi="Arial" w:cs="Arial"/>
          <w:color w:val="FF0000"/>
        </w:rPr>
      </w:pPr>
    </w:p>
    <w:p w:rsidRPr="00263C41" w:rsidR="00D557E2" w:rsidP="00C02461" w:rsidRDefault="00A31F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63C41" w:rsidR="00D557E2">
        <w:rPr>
          <w:rFonts w:ascii="Arial" w:hAnsi="Arial" w:cs="Arial"/>
        </w:rPr>
        <w:t xml:space="preserve">Stečajni sudac donosi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 a k lj u č a k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</w:p>
    <w:p w:rsidRPr="00263C41" w:rsidR="00D557E2" w:rsidP="00D557E2" w:rsidRDefault="00D557E2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Budući da su ispitane sve prijavljene tražbine, nakon što stečajni sudac sastavi posebnu tablicu ispitanih tražbina, rješenje o tome u kojem su iznosu i u kojem isplatnom </w:t>
      </w:r>
      <w:r w:rsidRPr="001F0A54">
        <w:rPr>
          <w:rFonts w:ascii="Arial" w:hAnsi="Arial" w:cs="Arial"/>
        </w:rPr>
        <w:t>redu utvrđene</w:t>
      </w:r>
      <w:r w:rsidRPr="001F0A54" w:rsidR="00191DF3">
        <w:rPr>
          <w:rFonts w:ascii="Arial" w:hAnsi="Arial" w:cs="Arial"/>
        </w:rPr>
        <w:t xml:space="preserve"> te o upućivanju u parnicu</w:t>
      </w:r>
      <w:r w:rsidRPr="001F0A54">
        <w:rPr>
          <w:rFonts w:ascii="Arial" w:hAnsi="Arial" w:cs="Arial"/>
        </w:rPr>
        <w:t xml:space="preserve"> biti će objavljeno na e-oglasnoj ploči suda (čl. 12. vezano uz čl. 441. st. 2. Stečajnog zak</w:t>
      </w:r>
      <w:r w:rsidRPr="001F0A54" w:rsidR="00C103E3">
        <w:rPr>
          <w:rFonts w:ascii="Arial" w:hAnsi="Arial" w:cs="Arial"/>
        </w:rPr>
        <w:t>ona</w:t>
      </w:r>
      <w:r w:rsidRPr="001F0A54">
        <w:rPr>
          <w:rFonts w:ascii="Arial" w:hAnsi="Arial" w:cs="Arial"/>
        </w:rPr>
        <w:t xml:space="preserve">) te će se </w:t>
      </w:r>
      <w:r w:rsidRPr="001F0A54" w:rsidR="00191DF3">
        <w:rPr>
          <w:rFonts w:ascii="Arial" w:hAnsi="Arial" w:cs="Arial"/>
        </w:rPr>
        <w:t>dostaviti stečajnom upravitelju</w:t>
      </w:r>
      <w:r w:rsidR="001F0A54">
        <w:rPr>
          <w:rFonts w:ascii="Arial" w:hAnsi="Arial" w:cs="Arial"/>
        </w:rPr>
        <w:t xml:space="preserve">, </w:t>
      </w:r>
      <w:r w:rsidRPr="001F0A54" w:rsidR="00191DF3">
        <w:rPr>
          <w:rFonts w:ascii="Arial" w:hAnsi="Arial" w:cs="Arial"/>
        </w:rPr>
        <w:t>vjerovniku</w:t>
      </w:r>
      <w:r w:rsidR="001F0A54">
        <w:rPr>
          <w:rFonts w:ascii="Arial" w:hAnsi="Arial" w:cs="Arial"/>
        </w:rPr>
        <w:t xml:space="preserve"> koji je tražbinu osporio i vjerovniku</w:t>
      </w:r>
      <w:r w:rsidRPr="001F0A54" w:rsidR="00191DF3">
        <w:rPr>
          <w:rFonts w:ascii="Arial" w:hAnsi="Arial" w:cs="Arial"/>
        </w:rPr>
        <w:t xml:space="preserve"> čija je tražbina osporena</w:t>
      </w:r>
      <w:r w:rsidRPr="001F0A54" w:rsidR="002D1F0C">
        <w:rPr>
          <w:rFonts w:ascii="Arial" w:hAnsi="Arial" w:cs="Arial"/>
        </w:rPr>
        <w:t>.</w:t>
      </w:r>
    </w:p>
    <w:p w:rsidRPr="00263C41"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Pr="00263C41" w:rsidR="00034DD1" w:rsidP="00542C34" w:rsidRDefault="00034DD1">
      <w:pPr>
        <w:jc w:val="center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Dovršeno </w:t>
      </w:r>
      <w:r w:rsidRPr="00BB4491">
        <w:rPr>
          <w:rFonts w:ascii="Arial" w:hAnsi="Arial" w:cs="Arial"/>
        </w:rPr>
        <w:t xml:space="preserve">u </w:t>
      </w:r>
      <w:r w:rsidRPr="00BB4491" w:rsidR="001F0A54">
        <w:rPr>
          <w:rFonts w:ascii="Arial" w:hAnsi="Arial" w:cs="Arial"/>
        </w:rPr>
        <w:t>13</w:t>
      </w:r>
      <w:r w:rsidRPr="00BB4491" w:rsidR="004E1E8A">
        <w:rPr>
          <w:rFonts w:ascii="Arial" w:hAnsi="Arial" w:cs="Arial"/>
        </w:rPr>
        <w:t>:</w:t>
      </w:r>
      <w:r w:rsidRPr="00BB4491" w:rsidR="001F0A54">
        <w:rPr>
          <w:rFonts w:ascii="Arial" w:hAnsi="Arial" w:cs="Arial"/>
        </w:rPr>
        <w:t>2</w:t>
      </w:r>
      <w:r w:rsidR="002531E6">
        <w:rPr>
          <w:rFonts w:ascii="Arial" w:hAnsi="Arial" w:cs="Arial"/>
        </w:rPr>
        <w:t>5</w:t>
      </w:r>
      <w:r w:rsidRPr="00BB4491" w:rsidR="005D0ECC">
        <w:rPr>
          <w:rFonts w:ascii="Arial" w:hAnsi="Arial" w:cs="Arial"/>
        </w:rPr>
        <w:t xml:space="preserve"> </w:t>
      </w:r>
      <w:r w:rsidRPr="00BB4491">
        <w:rPr>
          <w:rFonts w:ascii="Arial" w:hAnsi="Arial" w:cs="Arial"/>
        </w:rPr>
        <w:t>sati</w:t>
      </w:r>
      <w:r w:rsidRPr="00263C41">
        <w:rPr>
          <w:rFonts w:ascii="Arial" w:hAnsi="Arial" w:cs="Arial"/>
        </w:rPr>
        <w:t>.</w:t>
      </w:r>
    </w:p>
    <w:p w:rsidRPr="00263C41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upravitelj</w:t>
      </w:r>
      <w:r w:rsidRPr="00263C41">
        <w:rPr>
          <w:rFonts w:ascii="Arial" w:hAnsi="Arial" w:cs="Arial"/>
        </w:rPr>
        <w:tab/>
      </w:r>
      <w:r w:rsidRPr="00263C41">
        <w:rPr>
          <w:rFonts w:ascii="Arial" w:hAnsi="Arial" w:cs="Arial"/>
        </w:rPr>
        <w:tab/>
        <w:t xml:space="preserve">              Stečajni sudac</w:t>
      </w:r>
      <w:r w:rsidRPr="00263C41">
        <w:rPr>
          <w:rFonts w:ascii="Arial" w:hAnsi="Arial" w:cs="Arial"/>
        </w:rPr>
        <w:tab/>
        <w:t xml:space="preserve">  </w:t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Pr="00263C41" w:rsidR="00263C41">
        <w:rPr>
          <w:rFonts w:ascii="Arial" w:hAnsi="Arial" w:cs="Arial"/>
        </w:rPr>
        <w:t xml:space="preserve">Vjerovnici  </w:t>
      </w:r>
      <w:r w:rsidRPr="00263C41">
        <w:rPr>
          <w:rFonts w:ascii="Arial" w:hAnsi="Arial" w:cs="Arial"/>
        </w:rPr>
        <w:t xml:space="preserve">                                     </w:t>
      </w:r>
      <w:r w:rsidRPr="00263C41">
        <w:rPr>
          <w:rFonts w:ascii="Arial" w:hAnsi="Arial" w:cs="Arial"/>
        </w:rPr>
        <w:tab/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</w:p>
    <w:p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</w:t>
      </w:r>
    </w:p>
    <w:p w:rsidRPr="00263C41" w:rsidR="00BB4491" w:rsidP="00042ABA" w:rsidRDefault="00BB4491">
      <w:pPr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                             </w:t>
      </w:r>
      <w:r w:rsidR="00BB4491">
        <w:rPr>
          <w:rFonts w:ascii="Arial" w:hAnsi="Arial" w:cs="Arial"/>
        </w:rPr>
        <w:t xml:space="preserve">                              </w:t>
      </w:r>
      <w:r w:rsidRPr="00263C41">
        <w:rPr>
          <w:rFonts w:ascii="Arial" w:hAnsi="Arial" w:cs="Arial"/>
        </w:rPr>
        <w:t>Zapisničar</w:t>
      </w:r>
    </w:p>
    <w:p w:rsidRPr="00263C41" w:rsidR="00042ABA" w:rsidP="00042ABA" w:rsidRDefault="00042ABA">
      <w:pPr>
        <w:rPr>
          <w:rFonts w:ascii="Arial" w:hAnsi="Arial" w:cs="Arial"/>
        </w:rPr>
      </w:pPr>
    </w:p>
    <w:p w:rsidRPr="00263C41" w:rsidR="00034DD1" w:rsidP="00042ABA" w:rsidRDefault="00034DD1">
      <w:pPr>
        <w:ind w:firstLine="708"/>
        <w:jc w:val="both"/>
        <w:rPr>
          <w:rFonts w:ascii="Arial" w:hAnsi="Arial" w:cs="Arial"/>
        </w:rPr>
      </w:pPr>
    </w:p>
    <w:sectPr w:rsidRPr="00263C41" w:rsidR="00034DD1" w:rsidSect="006921B7">
      <w:headerReference w:type="even" r:id="rId9"/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12CA" w:rsidRDefault="00C012CA">
      <w:r>
        <w:separator/>
      </w:r>
    </w:p>
  </w:endnote>
  <w:endnote w:type="continuationSeparator" w:id="0">
    <w:p w:rsidR="00C012CA" w:rsidRDefault="00C012C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12CA" w:rsidRDefault="00C012CA">
      <w:r>
        <w:separator/>
      </w:r>
    </w:p>
  </w:footnote>
  <w:footnote w:type="continuationSeparator" w:id="0">
    <w:p w:rsidR="00C012CA" w:rsidRDefault="00C012C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012CA" w:rsidP="003E1F8E" w:rsidRDefault="00C012C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012CA" w:rsidRDefault="00C012C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C012CA" w:rsidP="003E1F8E" w:rsidRDefault="00C012CA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9A6779">
      <w:rPr>
        <w:rStyle w:val="Brojstranice"/>
        <w:rFonts w:ascii="Arial" w:hAnsi="Arial" w:cs="Arial"/>
        <w:noProof/>
      </w:rPr>
      <w:t>19</w:t>
    </w:r>
    <w:r w:rsidRPr="00263C41">
      <w:rPr>
        <w:rStyle w:val="Brojstranice"/>
        <w:rFonts w:ascii="Arial" w:hAnsi="Arial" w:cs="Arial"/>
      </w:rPr>
      <w:fldChar w:fldCharType="end"/>
    </w:r>
  </w:p>
  <w:p w:rsidRPr="00664602" w:rsidR="00C012CA" w:rsidP="00DD69EF" w:rsidRDefault="00C012CA">
    <w:pPr>
      <w:jc w:val="right"/>
    </w:pPr>
    <w:r w:rsidRPr="00664602">
      <w:rPr>
        <w:rFonts w:ascii="Arial" w:hAnsi="Arial" w:cs="Arial"/>
      </w:rPr>
      <w:t>St-25/2025-54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65BC"/>
    <w:rsid w:val="00033DA0"/>
    <w:rsid w:val="00034DD1"/>
    <w:rsid w:val="00042ABA"/>
    <w:rsid w:val="00043EA9"/>
    <w:rsid w:val="00050F18"/>
    <w:rsid w:val="0006475E"/>
    <w:rsid w:val="00075565"/>
    <w:rsid w:val="000B7101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97E73"/>
    <w:rsid w:val="001A3303"/>
    <w:rsid w:val="001E5759"/>
    <w:rsid w:val="001E6319"/>
    <w:rsid w:val="001F0A54"/>
    <w:rsid w:val="001F3F4F"/>
    <w:rsid w:val="00202458"/>
    <w:rsid w:val="00202C2B"/>
    <w:rsid w:val="0020689F"/>
    <w:rsid w:val="00207595"/>
    <w:rsid w:val="002318F9"/>
    <w:rsid w:val="00245C37"/>
    <w:rsid w:val="00246488"/>
    <w:rsid w:val="00250C34"/>
    <w:rsid w:val="002531E6"/>
    <w:rsid w:val="0025525F"/>
    <w:rsid w:val="002612F3"/>
    <w:rsid w:val="002627AF"/>
    <w:rsid w:val="00263C41"/>
    <w:rsid w:val="0026462E"/>
    <w:rsid w:val="00287AC6"/>
    <w:rsid w:val="0029011F"/>
    <w:rsid w:val="002C2FA1"/>
    <w:rsid w:val="002D1F0C"/>
    <w:rsid w:val="002E203B"/>
    <w:rsid w:val="002E5551"/>
    <w:rsid w:val="00300A4E"/>
    <w:rsid w:val="00313D40"/>
    <w:rsid w:val="00320DA7"/>
    <w:rsid w:val="00336073"/>
    <w:rsid w:val="00372444"/>
    <w:rsid w:val="003806D0"/>
    <w:rsid w:val="003B36E4"/>
    <w:rsid w:val="003B5CCD"/>
    <w:rsid w:val="003E1575"/>
    <w:rsid w:val="003E1F8E"/>
    <w:rsid w:val="00403D44"/>
    <w:rsid w:val="00423857"/>
    <w:rsid w:val="004245D8"/>
    <w:rsid w:val="00437A6F"/>
    <w:rsid w:val="0045130B"/>
    <w:rsid w:val="00457276"/>
    <w:rsid w:val="00462D9A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3339F"/>
    <w:rsid w:val="00542C34"/>
    <w:rsid w:val="00555FE1"/>
    <w:rsid w:val="005860C6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5F3B1F"/>
    <w:rsid w:val="0061337D"/>
    <w:rsid w:val="006174C7"/>
    <w:rsid w:val="0062665E"/>
    <w:rsid w:val="00635965"/>
    <w:rsid w:val="0065020B"/>
    <w:rsid w:val="00654270"/>
    <w:rsid w:val="00661B2F"/>
    <w:rsid w:val="006628D8"/>
    <w:rsid w:val="00664602"/>
    <w:rsid w:val="00674865"/>
    <w:rsid w:val="00685BE9"/>
    <w:rsid w:val="006921B7"/>
    <w:rsid w:val="006979A5"/>
    <w:rsid w:val="006A5E5B"/>
    <w:rsid w:val="006C11BA"/>
    <w:rsid w:val="006C20FD"/>
    <w:rsid w:val="006E09F6"/>
    <w:rsid w:val="006E2595"/>
    <w:rsid w:val="006E75DF"/>
    <w:rsid w:val="00713E96"/>
    <w:rsid w:val="00724187"/>
    <w:rsid w:val="0072450A"/>
    <w:rsid w:val="007246DF"/>
    <w:rsid w:val="00725C7D"/>
    <w:rsid w:val="00740E40"/>
    <w:rsid w:val="007546E3"/>
    <w:rsid w:val="00755252"/>
    <w:rsid w:val="007745F8"/>
    <w:rsid w:val="007F181E"/>
    <w:rsid w:val="007F3474"/>
    <w:rsid w:val="00802A6E"/>
    <w:rsid w:val="00803242"/>
    <w:rsid w:val="00810955"/>
    <w:rsid w:val="00830E51"/>
    <w:rsid w:val="008316C2"/>
    <w:rsid w:val="008353CB"/>
    <w:rsid w:val="008706C8"/>
    <w:rsid w:val="00874EB5"/>
    <w:rsid w:val="008916A5"/>
    <w:rsid w:val="008A3296"/>
    <w:rsid w:val="008B5030"/>
    <w:rsid w:val="008B6F55"/>
    <w:rsid w:val="008C580E"/>
    <w:rsid w:val="008E30A5"/>
    <w:rsid w:val="008E3BD5"/>
    <w:rsid w:val="008E4DE9"/>
    <w:rsid w:val="00912DB7"/>
    <w:rsid w:val="00917194"/>
    <w:rsid w:val="00922D25"/>
    <w:rsid w:val="009461BD"/>
    <w:rsid w:val="00947AAF"/>
    <w:rsid w:val="00957D69"/>
    <w:rsid w:val="00965E92"/>
    <w:rsid w:val="00971186"/>
    <w:rsid w:val="00972758"/>
    <w:rsid w:val="009A6779"/>
    <w:rsid w:val="009E594F"/>
    <w:rsid w:val="009E77A3"/>
    <w:rsid w:val="00A0103B"/>
    <w:rsid w:val="00A23F7C"/>
    <w:rsid w:val="00A31FD5"/>
    <w:rsid w:val="00A53F2D"/>
    <w:rsid w:val="00A62056"/>
    <w:rsid w:val="00A63FE6"/>
    <w:rsid w:val="00A8275D"/>
    <w:rsid w:val="00AB32DA"/>
    <w:rsid w:val="00B2290E"/>
    <w:rsid w:val="00B322BB"/>
    <w:rsid w:val="00B37F0C"/>
    <w:rsid w:val="00B45200"/>
    <w:rsid w:val="00B45CD2"/>
    <w:rsid w:val="00B47F66"/>
    <w:rsid w:val="00B80BDB"/>
    <w:rsid w:val="00B81689"/>
    <w:rsid w:val="00B816A0"/>
    <w:rsid w:val="00B865D8"/>
    <w:rsid w:val="00BB249E"/>
    <w:rsid w:val="00BB4491"/>
    <w:rsid w:val="00C012CA"/>
    <w:rsid w:val="00C02461"/>
    <w:rsid w:val="00C103E3"/>
    <w:rsid w:val="00C178C4"/>
    <w:rsid w:val="00C212FE"/>
    <w:rsid w:val="00C36545"/>
    <w:rsid w:val="00C3678F"/>
    <w:rsid w:val="00C646BF"/>
    <w:rsid w:val="00C67A68"/>
    <w:rsid w:val="00C769F4"/>
    <w:rsid w:val="00C960CB"/>
    <w:rsid w:val="00C97D9A"/>
    <w:rsid w:val="00CB32CE"/>
    <w:rsid w:val="00CB45FA"/>
    <w:rsid w:val="00CD0784"/>
    <w:rsid w:val="00CD2688"/>
    <w:rsid w:val="00CD572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63F81"/>
    <w:rsid w:val="00D74B48"/>
    <w:rsid w:val="00D83E6A"/>
    <w:rsid w:val="00D97E3C"/>
    <w:rsid w:val="00DA26B6"/>
    <w:rsid w:val="00DA7CF4"/>
    <w:rsid w:val="00DB12B0"/>
    <w:rsid w:val="00DB7F08"/>
    <w:rsid w:val="00DD4ADE"/>
    <w:rsid w:val="00DD69EF"/>
    <w:rsid w:val="00DE1369"/>
    <w:rsid w:val="00DF4FEE"/>
    <w:rsid w:val="00E07480"/>
    <w:rsid w:val="00E1569D"/>
    <w:rsid w:val="00E33DE4"/>
    <w:rsid w:val="00E35D8A"/>
    <w:rsid w:val="00E423EC"/>
    <w:rsid w:val="00E46CF0"/>
    <w:rsid w:val="00E566AC"/>
    <w:rsid w:val="00E575C2"/>
    <w:rsid w:val="00E61F96"/>
    <w:rsid w:val="00E73FFA"/>
    <w:rsid w:val="00E82E35"/>
    <w:rsid w:val="00E90E15"/>
    <w:rsid w:val="00E97FDD"/>
    <w:rsid w:val="00EB2382"/>
    <w:rsid w:val="00EE4CDC"/>
    <w:rsid w:val="00EE5972"/>
    <w:rsid w:val="00F01ACF"/>
    <w:rsid w:val="00F33F43"/>
    <w:rsid w:val="00F5459C"/>
    <w:rsid w:val="00F7689A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semiHidden/>
    <w:unhideWhenUsed/>
    <w:rsid w:val="002531E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2531E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9A67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67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677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677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677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569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7. listopada 2025.</izvorni_sadrzaj>
    <derivirana_varijabla naziv="DomainObject.StvarniPocetakDatum_1">7. listopada 2025.</derivirana_varijabla>
  </DomainObject.StvarniPocetakDatum>
  <DomainObject.StvarniZavrsetakDatum>
    <izvorni_sadrzaj>7. listopada 2025.</izvorni_sadrzaj>
    <derivirana_varijabla naziv="DomainObject.StvarniZavrsetakDatum_1">7. listopada 2025.</derivirana_varijabla>
  </DomainObject.StvarniZavrsetakDatum>
  <DomainObject.PlaniraniZavrsetakDatum>
    <izvorni_sadrzaj>7. listopada 2025.</izvorni_sadrzaj>
    <derivirana_varijabla naziv="DomainObject.PlaniraniZavrsetakDatum_1">7. listopada 2025.</derivirana_varijabla>
  </DomainObject.PlaniraniZavrsetakDatum>
  <DomainObject.PlaniraniPocetakDatum>
    <izvorni_sadrzaj>7. listopada 2025.</izvorni_sadrzaj>
    <derivirana_varijabla naziv="DomainObject.PlaniraniPocetakDatum_1">7. listopada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13:25</izvorni_sadrzaj>
    <derivirana_varijabla naziv="DomainObject.StvarniZavrsetakVrijeme_1">13:25</derivirana_varijabla>
  </DomainObject.StvarniZavrsetakVrijeme>
  <DomainObject.PlaniraniZavrsetakVrijeme>
    <izvorni_sadrzaj>12:50</izvorni_sadrzaj>
    <derivirana_varijabla naziv="DomainObject.PlaniraniZavrsetakVrijeme_1">12:50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listopada 2025.</izvorni_sadrzaj>
    <derivirana_varijabla naziv="DomainObject.Zapisnik.DatumKreiranja_1">7.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St-25/2025-54</izvorni_sadrzaj>
    <derivirana_varijabla naziv="DomainObject.Zapisnik.Oznaka_1">St-25/2025-54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siječnja 2025.</izvorni_sadrzaj>
    <derivirana_varijabla naziv="DomainObject.Predmet.DatumIzradeOptuznogAkta_1">21. siječnja 2025.</derivirana_varijabla>
  </DomainObject.Predmet.DatumIzradeOptuznogAkta>
  <DomainObject.Predmet.DatumIzradeOptuznogAktaFormated>
    <izvorni_sadrzaj>21.1.2025.</izvorni_sadrzaj>
    <derivirana_varijabla naziv="DomainObject.Predmet.DatumIzradeOptuznogAktaFormated_1">21.1.2025.</derivirana_varijabla>
  </DomainObject.Predmet.DatumIzradeOptuznogAktaFormated>
  <DomainObject.Predmet.DatumOsnivanja>
    <izvorni_sadrzaj>22. siječnja 2025.</izvorni_sadrzaj>
    <derivirana_varijabla naziv="DomainObject.Predmet.DatumOsnivanja_1">22.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siječnja 2025.</izvorni_sadrzaj>
    <derivirana_varijabla naziv="DomainObject.Predmet.DatumPrimitkaOptuznogAkta_1">22. siječnja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St-25/2025</izvorni_sadrzaj>
    <derivirana_varijabla naziv="DomainObject.Predmet.OznakaBroj_1">St-25/2025</derivirana_varijabla>
  </DomainObject.Predmet.OznakaBroj>
  <DomainObject.Predmet.OznakaBrojOptuznogAkta>
    <izvorni_sadrzaj>04-06-25-308</izvorni_sadrzaj>
    <derivirana_varijabla naziv="DomainObject.Predmet.OznakaBrojOptuznogAkta_1">04-06-25-308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6.10.2025. prileže prijave tražbina
 3 CRVENA REGISTRATORA</izvorni_sadrzaj>
    <derivirana_varijabla naziv="DomainObject.Predmet.PrimjedbaSuca_1">Od 6.10.2025. prileže prijave tražbina
 3 CRVENA REGISTRATORA</derivirana_varijabla>
  </DomainObject.Predmet.PrimjedbaSuca>
  <DomainObject.Predmet.ProtustrankaFormated>
    <izvorni_sadrzaj>  Lječilište ISTARSKE TOPLICE, LIVADE zastupanog po punomoćniku Ivan Šoštarić</izvorni_sadrzaj>
    <derivirana_varijabla naziv="DomainObject.Predmet.ProtustrankaFormated_1">  Lječilište ISTARSKE TOPLICE, LIVADE zastupanog po punomoćniku Ivan Šoštarić</derivirana_varijabla>
  </DomainObject.Predmet.ProtustrankaFormated>
  <DomainObject.Predmet.ProtustrankaFormatedOIB>
    <izvorni_sadrzaj>  Lječilište ISTARSKE TOPLICE, LIVADE, OIB 91410030487 zastupanog po punomoćniku Ivan Šoštarić</izvorni_sadrzaj>
    <derivirana_varijabla naziv="DomainObject.Predmet.ProtustrankaFormatedOIB_1">  Lječilište ISTARSKE TOPLICE, LIVADE, OIB 91410030487 zastupanog po punomoćniku Ivan Šoštarić</derivirana_varijabla>
  </DomainObject.Predmet.ProtustrankaFormatedOIB>
  <DomainObject.Predmet.ProtustrankaFormatedWithAdress>
    <izvorni_sadrzaj> Lječilište ISTARSKE TOPLICE, LIVADE, Sv. Stjepan 60, 52427 Livade zastupanog po punomoćniku Ivan Šoštarić</izvorni_sadrzaj>
    <derivirana_varijabla naziv="DomainObject.Predmet.ProtustrankaFormatedWithAdress_1"> Lječilište ISTARSKE TOPLICE, LIVADE, Sv. Stjepan 60, 52427 Livade zastupanog po punomoćniku Ivan Šoštarić</derivirana_varijabla>
  </DomainObject.Predmet.ProtustrankaFormatedWithAdress>
  <DomainObject.Predmet.ProtustrankaFormatedWithAdressOIB>
    <izvorni_sadrzaj> Lječilište ISTARSKE TOPLICE, LIVADE, OIB 91410030487, Sv. Stjepan 60, 52427 Livade zastupanog po punomoćniku Ivan Šoštarić</izvorni_sadrzaj>
    <derivirana_varijabla naziv="DomainObject.Predmet.ProtustrankaFormatedWithAdressOIB_1"> Lječilište ISTARSKE TOPLICE, LIVADE, OIB 91410030487, Sv. Stjepan 60, 52427 Livade zastupanog po punomoćniku Ivan Šoštarić</derivirana_varijabla>
  </DomainObject.Predmet.ProtustrankaFormatedWithAdressOIB>
  <DomainObject.Predmet.ProtustrankaWithAdress>
    <izvorni_sadrzaj>Lječilište ISTARSKE TOPLICE, LIVADE Sv. Stjepan 60, 52427 Livade</izvorni_sadrzaj>
    <derivirana_varijabla naziv="DomainObject.Predmet.ProtustrankaWithAdress_1">Lječilište ISTARSKE TOPLICE, LIVADE Sv. Stjepan 60, 52427 Livade</derivirana_varijabla>
  </DomainObject.Predmet.ProtustrankaWithAdress>
  <DomainObject.Predmet.ProtustrankaWithAdressOIB>
    <izvorni_sadrzaj>Lječilište ISTARSKE TOPLICE, LIVADE, OIB 91410030487, Sv. Stjepan 60, 52427 Livade</izvorni_sadrzaj>
    <derivirana_varijabla naziv="DomainObject.Predmet.ProtustrankaWithAdressOIB_1">Lječilište ISTARSKE TOPLICE, LIVADE, OIB 91410030487, Sv. Stjepan 60, 52427 Livade</derivirana_varijabla>
  </DomainObject.Predmet.ProtustrankaWithAdressOIB>
  <DomainObject.Predmet.ProtustrankaNazivFormated>
    <izvorni_sadrzaj>Lječilište ISTARSKE TOPLICE, LIVADE</izvorni_sadrzaj>
    <derivirana_varijabla naziv="DomainObject.Predmet.ProtustrankaNazivFormated_1">Lječilište ISTARSKE TOPLICE, LIVADE</derivirana_varijabla>
  </DomainObject.Predmet.ProtustrankaNazivFormated>
  <DomainObject.Predmet.ProtustrankaNazivFormatedOIB>
    <izvorni_sadrzaj>Lječilište ISTARSKE TOPLICE, LIVADE, OIB 91410030487</izvorni_sadrzaj>
    <derivirana_varijabla naziv="DomainObject.Predmet.ProtustrankaNazivFormatedOIB_1">Lječilište ISTARSKE TOPLICE, LIVADE, OIB 91410030487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28890.23</izvorni_sadrzaj>
    <derivirana_varijabla naziv="DomainObject.Predmet.TrenutnaVrijednost_1">28890.23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Lječilište ISTARSKE TOPLICE, LIVADE zastupanog po punomoćniku Ivan Šoštarić</item>
    </izvorni_sadrzaj>
    <derivirana_varijabla naziv="DomainObject.Predmet.ProtuStrankaListFormated_1">
      <item>Lječilište ISTARSKE TOPLICE, LIVADE zastupanog po punomoćniku Ivan Šoštarić</item>
    </derivirana_varijabla>
  </DomainObject.Predmet.ProtuStrankaListFormated>
  <DomainObject.Predmet.ProtuStrankaListFormatedOIB>
    <izvorni_sadrzaj>
      <item>Lječilište ISTARSKE TOPLICE, LIVADE, OIB 91410030487 zastupanog po punomoćniku Ivan Šoštarić</item>
    </izvorni_sadrzaj>
    <derivirana_varijabla naziv="DomainObject.Predmet.ProtuStrankaListFormatedOIB_1">
      <item>Lječilište ISTARSKE TOPLICE, LIVADE, OIB 91410030487 zastupanog po punomoćniku Ivan Šoštarić</item>
    </derivirana_varijabla>
  </DomainObject.Predmet.ProtuStrankaListFormatedOIB>
  <DomainObject.Predmet.ProtuStrankaListFormatedWithAdress>
    <izvorni_sadrzaj>
      <item>Lječilište ISTARSKE TOPLICE, LIVADE, Sv. Stjepan 60, 52427 Livade zastupanog po punomoćniku Ivan Šoštarić</item>
    </izvorni_sadrzaj>
    <derivirana_varijabla naziv="DomainObject.Predmet.ProtuStrankaListFormatedWithAdress_1">
      <item>Lječilište ISTARSKE TOPLICE, LIVADE, Sv. Stjepan 60, 52427 Livade zastupanog po punomoćniku Ivan Šoštarić</item>
    </derivirana_varijabla>
  </DomainObject.Predmet.ProtuStrankaListFormatedWithAdress>
  <DomainObject.Predmet.ProtuStrankaListFormatedWithAdressOIB>
    <izvorni_sadrzaj>
      <item>Lječilište ISTARSKE TOPLICE, LIVADE, OIB 91410030487, Sv. Stjepan 60, 52427 Livade zastupanog po punomoćniku Ivan Šoštarić</item>
    </izvorni_sadrzaj>
    <derivirana_varijabla naziv="DomainObject.Predmet.ProtuStrankaListFormatedWithAdressOIB_1">
      <item>Lječilište ISTARSKE TOPLICE, LIVADE, OIB 91410030487, Sv. Stjepan 60, 52427 Livade zastupanog po punomoćniku Ivan Šoštarić</item>
    </derivirana_varijabla>
  </DomainObject.Predmet.ProtuStrankaListFormatedWithAdressOIB>
  <DomainObject.Predmet.ProtuStrankaListNazivFormated>
    <izvorni_sadrzaj>
      <item>Lječilište ISTARSKE TOPLICE, LIVADE</item>
    </izvorni_sadrzaj>
    <derivirana_varijabla naziv="DomainObject.Predmet.ProtuStrankaListNazivFormated_1">
      <item>Lječilište ISTARSKE TOPLICE, LIVADE</item>
    </derivirana_varijabla>
  </DomainObject.Predmet.ProtuStrankaListNazivFormated>
  <DomainObject.Predmet.ProtuStrankaListNazivFormatedOIB>
    <izvorni_sadrzaj>
      <item>Lječilište ISTARSKE TOPLICE, LIVADE, OIB 91410030487</item>
    </izvorni_sadrzaj>
    <derivirana_varijabla naziv="DomainObject.Predmet.ProtuStrankaListNazivFormatedOIB_1">
      <item>Lječilište ISTARSKE TOPLICE, LIVADE, OIB 91410030487</item>
    </derivirana_varijabla>
  </DomainObject.Predmet.ProtuStrankaListNazivFormatedOIB>
  <DomainObject.Predmet.OstaliListFormated>
    <izvorni_sadrzaj>
      <item>Ivan Šoštarić punomoćnik sudionika u postupku Lječilište ISTARSKE TOPLICE, LIVADE</item>
    </izvorni_sadrzaj>
    <derivirana_varijabla naziv="DomainObject.Predmet.OstaliListFormated_1">
      <item>Ivan Šoštarić punomoćnik sudionika u postupku Lječilište ISTARSKE TOPLICE, LIVADE</item>
    </derivirana_varijabla>
  </DomainObject.Predmet.OstaliListFormated>
  <DomainObject.Predmet.OstaliListFormatedOIB>
    <izvorni_sadrzaj>
      <item>Ivan Šoštarić, OIB 33125746386 punomoćnik sudionika u postupku Lječilište ISTARSKE TOPLICE, LIVADE</item>
    </izvorni_sadrzaj>
    <derivirana_varijabla naziv="DomainObject.Predmet.OstaliListFormatedOIB_1">
      <item>Ivan Šoštarić, OIB 33125746386 punomoćnik sudionika u postupku Lječilište ISTARSKE TOPLICE, LIVADE</item>
    </derivirana_varijabla>
  </DomainObject.Predmet.OstaliListFormatedOIB>
  <DomainObject.Predmet.OstaliListFormatedWithAdress>
    <izvorni_sadrzaj>
      <item>Ivan Šoštarić, Ilica 1 a, 10000 Zagreb punomoćnik sudionika u postupku Lječilište ISTARSKE TOPLICE, LIVADE</item>
    </izvorni_sadrzaj>
    <derivirana_varijabla naziv="DomainObject.Predmet.OstaliListFormatedWithAdress_1">
      <item>Ivan Šoštarić, Ilica 1 a, 10000 Zagreb punomoćnik sudionika u postupku Lječilište ISTARSKE TOPLICE, LIVADE</item>
    </derivirana_varijabla>
  </DomainObject.Predmet.OstaliListFormatedWithAdress>
  <DomainObject.Predmet.OstaliListFormatedWithAdressOIB>
    <izvorni_sadrzaj>
      <item>Ivan Šoštarić, OIB 33125746386, Ilica 1 a, 10000 Zagreb punomoćnik sudionika u postupku Lječilište ISTARSKE TOPLICE, LIVADE</item>
    </izvorni_sadrzaj>
    <derivirana_varijabla naziv="DomainObject.Predmet.OstaliListFormatedWithAdressOIB_1">
      <item>Ivan Šoštarić, OIB 33125746386, Ilica 1 a, 10000 Zagreb punomoćnik sudionika u postupku Lječilište ISTARSKE TOPLICE, LIVADE</item>
    </derivirana_varijabla>
  </DomainObject.Predmet.OstaliListFormatedWithAdressOIB>
  <DomainObject.Predmet.OstaliListNazivFormated>
    <izvorni_sadrzaj>
      <item>Ivan Šoštarić</item>
    </izvorni_sadrzaj>
    <derivirana_varijabla naziv="DomainObject.Predmet.OstaliListNazivFormated_1">
      <item>Ivan Šoštarić</item>
    </derivirana_varijabla>
  </DomainObject.Predmet.OstaliListNazivFormated>
  <DomainObject.Predmet.OstaliListNazivFormatedOIB>
    <izvorni_sadrzaj>
      <item>Ivan Šoštarić, OIB 33125746386</item>
    </izvorni_sadrzaj>
    <derivirana_varijabla naziv="DomainObject.Predmet.OstaliListNazivFormatedOIB_1">
      <item>Ivan Šoštarić, OIB 33125746386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listopada 2025.</izvorni_sadrzaj>
    <derivirana_varijabla naziv="DomainObject.Datum_1">7. listopada 2025.</derivirana_varijabla>
  </DomainObject.Datum>
  <DomainObject.PoslovniBrojDokumenta>
    <izvorni_sadrzaj>St-25/2025-54</izvorni_sadrzaj>
    <derivirana_varijabla naziv="DomainObject.PoslovniBrojDokumenta_1">St-25/2025-54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Lječilište ISTARSKE TOPLICE, LIVADE</izvorni_sadrzaj>
    <derivirana_varijabla naziv="DomainObject.Predmet.ProtustrankaIDrugi_1">Lječilište ISTARSKE TOPLICE, LIVADE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Lječilište ISTARSKE TOPLICE, LIVADE, OIB 91410030487, Sv. Stjepan 60, 52427 Livade</izvorni_sadrzaj>
    <derivirana_varijabla naziv="DomainObject.Predmet.ProtustrankaIDrugiAdressOIB_1">Lječilište ISTARSKE TOPLICE, LIVADE, OIB 91410030487, Sv. Stjepan 60, 52427 Livade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Lječilište ISTARSKE TOPLICE, LIVADE</item>
      <item>Financijska agencija (FINA)</item>
      <item>Ivan Šoštarić</item>
    </izvorni_sadrzaj>
    <derivirana_varijabla naziv="DomainObject.Predmet.SudioniciListNaziv_1">
      <item>Lječilište ISTARSKE TOPLICE, LIVADE</item>
      <item>Financijska agencija (FINA)</item>
      <item>Ivan Šoštarić</item>
    </derivirana_varijabla>
  </DomainObject.Predmet.SudioniciListNaziv>
  <DomainObject.Predmet.SudioniciListAdressOIB>
    <izvorni_sadrzaj>
      <item>Lječilište ISTARSKE TOPLICE, LIVADE, OIB 91410030487, Sv. Stjepan 60,52427 Livade</item>
      <item>Financijska agencija (FINA), OIB 85821130368, GIARDINI 5,52100 Pula</item>
      <item>Ivan Šoštarić, OIB 33125746386, Ilica 1 a,10000 Zagreb</item>
    </izvorni_sadrzaj>
    <derivirana_varijabla naziv="DomainObject.Predmet.SudioniciListAdressOIB_1">
      <item>Lječilište ISTARSKE TOPLICE, LIVADE, OIB 91410030487, Sv. Stjepan 60,52427 Livade</item>
      <item>Financijska agencija (FINA), OIB 85821130368, GIARDINI 5,52100 Pula</item>
      <item>Ivan Šoštarić, OIB 33125746386, Ilica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91410030487</item>
      <item>, OIB 85821130368</item>
      <item>, OIB 33125746386</item>
    </izvorni_sadrzaj>
    <derivirana_varijabla naziv="DomainObject.Predmet.SudioniciListNazivOIB_1">
      <item>, OIB 91410030487</item>
      <item>, OIB 85821130368</item>
      <item>, OIB 33125746386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1, 42000 Varaždin</item>
    </izvorni_sadrzaj>
    <derivirana_varijabla naziv="DomainObject.Predmet.StecajniUpraviteljiListAddressOIB_1">
      <item>Berislav Maksimović, OIB 57300759557, Hrašćica, Braće Radić 1,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siječnja 2025.</izvorni_sadrzaj>
    <derivirana_varijabla naziv="DomainObject.Predmet.DatumPocetkaProcesa_1">22.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66E8E-22D5-47E6-85F1-B6978FF9B9D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19</properties:Pages>
  <properties:Words>7287</properties:Words>
  <properties:Characters>42581</properties:Characters>
  <properties:Lines>924</properties:Lines>
  <properties:Paragraphs>354</properties:Paragraphs>
  <properties:TotalTime>289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49811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2016-09-21T06:37:00Z</dcterms:created>
  <dc:creator>drabar</dc:creator>
  <cp:lastModifiedBy>Ana Pomazan</cp:lastModifiedBy>
  <cp:lastPrinted>2025-10-07T12:05:00Z</cp:lastPrinted>
  <dcterms:modified xmlns:xsi="http://www.w3.org/2001/XMLSchema-instance" xsi:type="dcterms:W3CDTF">2025-10-07T12:07:00Z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St-25/2025-54 / Zapisnik - Ispitno ročište (St-25-25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19</vt:i4>
  </prop:property>
</prop:Properties>
</file>